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354E4C23"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487F5F">
        <w:rPr>
          <w:b/>
          <w:i/>
          <w:noProof/>
          <w:sz w:val="28"/>
        </w:rPr>
        <w:t>3996</w:t>
      </w:r>
    </w:p>
    <w:p w14:paraId="7CB45193" w14:textId="7C5CE0BB" w:rsidR="001E41F3" w:rsidRPr="00231162" w:rsidRDefault="00231162" w:rsidP="00AE5DD8">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2B598" w:rsidR="001E41F3" w:rsidRPr="00A049EA" w:rsidRDefault="00A049EA" w:rsidP="00E13F3D">
            <w:pPr>
              <w:pStyle w:val="CRCoverPage"/>
              <w:spacing w:after="0"/>
              <w:jc w:val="right"/>
              <w:rPr>
                <w:b/>
                <w:noProof/>
                <w:sz w:val="28"/>
                <w:szCs w:val="28"/>
              </w:rPr>
            </w:pPr>
            <w:r w:rsidRPr="00A049EA">
              <w:rPr>
                <w:b/>
                <w:sz w:val="28"/>
                <w:szCs w:val="28"/>
              </w:rPr>
              <w:t>28.</w:t>
            </w:r>
            <w:r w:rsidR="0040292F">
              <w:rPr>
                <w:b/>
                <w:sz w:val="28"/>
                <w:szCs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F08A" w:rsidR="001E41F3" w:rsidRPr="00A049EA" w:rsidRDefault="00C943FF" w:rsidP="00547111">
            <w:pPr>
              <w:pStyle w:val="CRCoverPage"/>
              <w:spacing w:after="0"/>
              <w:rPr>
                <w:b/>
                <w:noProof/>
                <w:sz w:val="28"/>
                <w:szCs w:val="28"/>
              </w:rPr>
            </w:pPr>
            <w:r>
              <w:rPr>
                <w:b/>
                <w:noProof/>
                <w:sz w:val="28"/>
                <w:szCs w:val="28"/>
                <w:lang w:eastAsia="zh-CN"/>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5A1C8" w:rsidR="001E41F3" w:rsidRPr="00A049EA" w:rsidRDefault="00A049EA">
            <w:pPr>
              <w:pStyle w:val="CRCoverPage"/>
              <w:spacing w:after="0"/>
              <w:jc w:val="center"/>
              <w:rPr>
                <w:b/>
                <w:noProof/>
                <w:sz w:val="28"/>
                <w:szCs w:val="28"/>
              </w:rPr>
            </w:pPr>
            <w:r w:rsidRPr="00A049EA">
              <w:rPr>
                <w:b/>
                <w:sz w:val="28"/>
                <w:szCs w:val="28"/>
              </w:rPr>
              <w:t>17.</w:t>
            </w:r>
            <w:r w:rsidR="0040292F">
              <w:rPr>
                <w:b/>
                <w:sz w:val="28"/>
                <w:szCs w:val="28"/>
              </w:rPr>
              <w:t>10</w:t>
            </w:r>
            <w:r w:rsidRPr="00A049EA">
              <w:rPr>
                <w:b/>
                <w:sz w:val="28"/>
                <w:szCs w:val="28"/>
              </w:rPr>
              <w:t>.</w:t>
            </w:r>
            <w:r w:rsidR="0040292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8493E" w:rsidR="001E41F3" w:rsidRDefault="00F702B4">
            <w:pPr>
              <w:pStyle w:val="CRCoverPage"/>
              <w:spacing w:after="0"/>
              <w:ind w:left="100"/>
              <w:rPr>
                <w:noProof/>
              </w:rPr>
            </w:pPr>
            <w:fldSimple w:instr=" DOCPROPERTY  CrTitle  \* MERGEFORMAT ">
              <w:r>
                <w:t>Rel-17 CR TS 28.541 Correct the feasibility check and resource reservation NRM fragment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84AE9" w:rsidR="001E41F3" w:rsidRDefault="00B031A6">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043B0" w:rsidR="001E41F3" w:rsidRDefault="00BF27A2">
            <w:pPr>
              <w:pStyle w:val="CRCoverPage"/>
              <w:spacing w:after="0"/>
              <w:ind w:left="100"/>
              <w:rPr>
                <w:noProof/>
              </w:rPr>
            </w:pPr>
            <w:r>
              <w:t>202</w:t>
            </w:r>
            <w:r w:rsidR="005658F2">
              <w:t>3</w:t>
            </w:r>
            <w:r>
              <w:t>-</w:t>
            </w:r>
            <w:r w:rsidR="003747CC">
              <w:t>05</w:t>
            </w:r>
            <w:r w:rsidR="00AE5DD8">
              <w:t>-</w:t>
            </w:r>
            <w:r w:rsidR="00F702B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EE2C3" w:rsidR="001E41F3" w:rsidRDefault="003747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1A37E" w:rsidR="001E41F3" w:rsidRDefault="00BF27A2">
            <w:pPr>
              <w:pStyle w:val="CRCoverPage"/>
              <w:spacing w:after="0"/>
              <w:ind w:left="100"/>
              <w:rPr>
                <w:noProof/>
              </w:rPr>
            </w:pPr>
            <w:r>
              <w:t>Rel-</w:t>
            </w:r>
            <w:r w:rsidR="00F516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CB50D" w14:textId="77777777" w:rsidR="002A02FF" w:rsidRDefault="009345D9" w:rsidP="00F51631">
            <w:pPr>
              <w:pStyle w:val="CRCoverPage"/>
              <w:numPr>
                <w:ilvl w:val="0"/>
                <w:numId w:val="5"/>
              </w:numPr>
              <w:spacing w:after="0"/>
              <w:rPr>
                <w:noProof/>
                <w:lang w:eastAsia="zh-CN"/>
              </w:rPr>
            </w:pPr>
            <w:r>
              <w:rPr>
                <w:rFonts w:hint="eastAsia"/>
                <w:noProof/>
                <w:lang w:eastAsia="zh-CN"/>
              </w:rPr>
              <w:t>B</w:t>
            </w:r>
            <w:r>
              <w:rPr>
                <w:noProof/>
                <w:lang w:eastAsia="zh-CN"/>
              </w:rPr>
              <w:t>oth term “feasibility check job” and “feasibillity check and reservation job” are mixdly used, which represent the same job.</w:t>
            </w:r>
          </w:p>
          <w:p w14:paraId="7AA22772" w14:textId="77777777" w:rsidR="009345D9" w:rsidRDefault="009345D9" w:rsidP="00F51631">
            <w:pPr>
              <w:pStyle w:val="CRCoverPage"/>
              <w:numPr>
                <w:ilvl w:val="0"/>
                <w:numId w:val="5"/>
              </w:numPr>
              <w:spacing w:after="0"/>
              <w:rPr>
                <w:noProof/>
                <w:lang w:eastAsia="zh-CN"/>
              </w:rPr>
            </w:pPr>
            <w:r>
              <w:rPr>
                <w:rFonts w:hint="eastAsia"/>
                <w:noProof/>
                <w:lang w:eastAsia="zh-CN"/>
              </w:rPr>
              <w:t>T</w:t>
            </w:r>
            <w:r>
              <w:rPr>
                <w:noProof/>
                <w:lang w:eastAsia="zh-CN"/>
              </w:rPr>
              <w:t>he example for reserved resource is missing.</w:t>
            </w:r>
          </w:p>
          <w:p w14:paraId="708AA7DE" w14:textId="2EE3B40E" w:rsidR="009345D9" w:rsidRDefault="009345D9" w:rsidP="00F51631">
            <w:pPr>
              <w:pStyle w:val="CRCoverPage"/>
              <w:numPr>
                <w:ilvl w:val="0"/>
                <w:numId w:val="5"/>
              </w:numPr>
              <w:spacing w:after="0"/>
              <w:rPr>
                <w:noProof/>
                <w:lang w:eastAsia="zh-CN"/>
              </w:rPr>
            </w:pPr>
            <w:r>
              <w:rPr>
                <w:color w:val="000000" w:themeColor="text1"/>
                <w:lang w:eastAsia="zh-CN"/>
              </w:rPr>
              <w:t xml:space="preserve">An </w:t>
            </w:r>
            <w:r w:rsidRPr="0083496F">
              <w:rPr>
                <w:rFonts w:hint="eastAsia"/>
                <w:color w:val="000000" w:themeColor="text1"/>
                <w:lang w:eastAsia="zh-CN"/>
              </w:rPr>
              <w:t>E</w:t>
            </w:r>
            <w:r w:rsidRPr="0083496F">
              <w:rPr>
                <w:color w:val="000000" w:themeColor="text1"/>
                <w:lang w:eastAsia="zh-CN"/>
              </w:rPr>
              <w:t>ditor's Note</w:t>
            </w:r>
            <w:r>
              <w:rPr>
                <w:color w:val="000000" w:themeColor="text1"/>
                <w:lang w:eastAsia="zh-CN"/>
              </w:rPr>
              <w:t xml:space="preserve">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EF8DC" w14:textId="77777777" w:rsidR="008F60D7" w:rsidRDefault="009345D9" w:rsidP="00E60D20">
            <w:pPr>
              <w:pStyle w:val="CRCoverPage"/>
              <w:numPr>
                <w:ilvl w:val="0"/>
                <w:numId w:val="6"/>
              </w:numPr>
              <w:spacing w:after="0"/>
              <w:rPr>
                <w:noProof/>
                <w:lang w:eastAsia="zh-CN"/>
              </w:rPr>
            </w:pPr>
            <w:r>
              <w:rPr>
                <w:rFonts w:hint="eastAsia"/>
                <w:noProof/>
                <w:lang w:eastAsia="zh-CN"/>
              </w:rPr>
              <w:t>C</w:t>
            </w:r>
            <w:r>
              <w:rPr>
                <w:noProof/>
                <w:lang w:eastAsia="zh-CN"/>
              </w:rPr>
              <w:t>hange the term “feasibility check job” to “feasibillity check and reservation job”</w:t>
            </w:r>
          </w:p>
          <w:p w14:paraId="7EE09C80" w14:textId="77777777" w:rsidR="009345D9" w:rsidRDefault="009345D9"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example for reserved resource to clarify </w:t>
            </w:r>
            <w:r w:rsidR="00B27DC9">
              <w:rPr>
                <w:noProof/>
                <w:lang w:eastAsia="zh-CN"/>
              </w:rPr>
              <w:t>the resource reserved for radio network slice subnet can be the resouce type in RRM policy</w:t>
            </w:r>
            <w:r w:rsidR="009870C1">
              <w:rPr>
                <w:noProof/>
                <w:lang w:eastAsia="zh-CN"/>
              </w:rPr>
              <w:t>.</w:t>
            </w:r>
          </w:p>
          <w:p w14:paraId="31C656EC" w14:textId="7C1F52FA" w:rsidR="009870C1" w:rsidRDefault="009870C1" w:rsidP="00E60D20">
            <w:pPr>
              <w:pStyle w:val="CRCoverPage"/>
              <w:numPr>
                <w:ilvl w:val="0"/>
                <w:numId w:val="6"/>
              </w:numPr>
              <w:spacing w:after="0"/>
              <w:rPr>
                <w:noProof/>
                <w:lang w:eastAsia="zh-CN"/>
              </w:rPr>
            </w:pPr>
            <w:r>
              <w:rPr>
                <w:noProof/>
                <w:lang w:eastAsia="zh-CN"/>
              </w:rP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1E7CC" w:rsidR="00531E52" w:rsidRPr="00531E52" w:rsidRDefault="009870C1">
            <w:pPr>
              <w:pStyle w:val="CRCoverPage"/>
              <w:spacing w:after="0"/>
              <w:ind w:left="100"/>
              <w:rPr>
                <w:noProof/>
                <w:lang w:eastAsia="zh-CN"/>
              </w:rPr>
            </w:pPr>
            <w:r>
              <w:rPr>
                <w:rFonts w:hint="eastAsia"/>
                <w:noProof/>
                <w:lang w:eastAsia="zh-CN"/>
              </w:rPr>
              <w:t>S</w:t>
            </w:r>
            <w:r>
              <w:rPr>
                <w:noProof/>
                <w:lang w:eastAsia="zh-CN"/>
              </w:rPr>
              <w:t xml:space="preserve">everal issues for </w:t>
            </w:r>
            <w:r w:rsidRPr="00123C7C">
              <w:t>feasibility check and resource reservation NRM fragment</w:t>
            </w:r>
            <w:r>
              <w:rPr>
                <w:noProof/>
                <w:lang w:eastAsia="zh-CN"/>
              </w:rPr>
              <w:t xml:space="preserve"> observed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B5CF2" w:rsidR="001E41F3" w:rsidRDefault="00D830DE">
            <w:pPr>
              <w:pStyle w:val="CRCoverPage"/>
              <w:spacing w:after="0"/>
              <w:ind w:left="100"/>
              <w:rPr>
                <w:noProof/>
              </w:rPr>
            </w:pPr>
            <w:r w:rsidRPr="00D830DE">
              <w:rPr>
                <w:noProof/>
              </w:rPr>
              <w:t>6.3.37.1</w:t>
            </w:r>
            <w:r>
              <w:rPr>
                <w:noProof/>
              </w:rPr>
              <w:t>,</w:t>
            </w:r>
            <w:r>
              <w:t xml:space="preserve"> 6.3.37.2, 6.4.1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931C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6E3811" w14:textId="77777777" w:rsidR="00B966A7" w:rsidRDefault="00B966A7" w:rsidP="00B966A7">
      <w:pPr>
        <w:pStyle w:val="30"/>
        <w:rPr>
          <w:rFonts w:ascii="Courier New" w:hAnsi="Courier New"/>
        </w:rPr>
      </w:pPr>
      <w:r>
        <w:rPr>
          <w:lang w:eastAsia="zh-CN"/>
        </w:rPr>
        <w:t>6.3.37</w:t>
      </w:r>
      <w:r>
        <w:rPr>
          <w:lang w:eastAsia="zh-CN"/>
        </w:rPr>
        <w:tab/>
      </w:r>
      <w:r>
        <w:rPr>
          <w:rFonts w:ascii="Courier New" w:hAnsi="Courier New"/>
        </w:rPr>
        <w:t>FeasibilityCheckAndReservationJob</w:t>
      </w:r>
    </w:p>
    <w:p w14:paraId="4669BC71" w14:textId="77777777" w:rsidR="00B966A7" w:rsidRDefault="00B966A7" w:rsidP="00B966A7">
      <w:pPr>
        <w:pStyle w:val="40"/>
      </w:pPr>
      <w:r>
        <w:t>6.3.37.1</w:t>
      </w:r>
      <w:r>
        <w:tab/>
        <w:t>Definition</w:t>
      </w:r>
    </w:p>
    <w:p w14:paraId="616F13D7" w14:textId="77777777" w:rsidR="00B966A7" w:rsidRDefault="00B966A7" w:rsidP="00B966A7">
      <w:pPr>
        <w:jc w:val="both"/>
      </w:pPr>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7D59024F" w14:textId="77777777" w:rsidR="00B966A7" w:rsidRDefault="00B966A7" w:rsidP="00B966A7">
      <w:pPr>
        <w:jc w:val="both"/>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5ABA7D6B" w14:textId="77777777" w:rsidR="00B966A7" w:rsidRDefault="00B966A7" w:rsidP="00B966A7">
      <w:pPr>
        <w:jc w:val="both"/>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3F6A614A" w14:textId="77777777" w:rsidR="00B966A7" w:rsidRDefault="00B966A7" w:rsidP="00B966A7">
      <w:pPr>
        <w:jc w:val="both"/>
      </w:pPr>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6F23318A" w14:textId="00DE6386" w:rsidR="00B966A7" w:rsidRPr="00B8101A" w:rsidRDefault="00B966A7" w:rsidP="00B966A7">
      <w:pPr>
        <w:jc w:val="both"/>
      </w:pPr>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ins w:id="1" w:author="Huawei" w:date="2023-05-06T16:51:00Z">
        <w:r>
          <w:rPr>
            <w:lang w:eastAsia="zh-CN"/>
          </w:rPr>
          <w:t xml:space="preserve"> (</w:t>
        </w:r>
      </w:ins>
      <w:ins w:id="2" w:author="Huawei" w:date="2023-05-06T16:54:00Z">
        <w:r w:rsidR="0074520A">
          <w:rPr>
            <w:lang w:eastAsia="zh-CN"/>
          </w:rPr>
          <w:t xml:space="preserve">e.g. </w:t>
        </w:r>
      </w:ins>
      <w:ins w:id="3" w:author="Huawei" w:date="2023-05-06T16:51:00Z">
        <w:r>
          <w:rPr>
            <w:rFonts w:hint="eastAsia"/>
            <w:lang w:eastAsia="zh-CN"/>
          </w:rPr>
          <w:t>for</w:t>
        </w:r>
        <w:r>
          <w:rPr>
            <w:lang w:eastAsia="zh-CN"/>
          </w:rPr>
          <w:t xml:space="preserve"> radio network slic</w:t>
        </w:r>
      </w:ins>
      <w:ins w:id="4" w:author="Huawei" w:date="2023-05-06T16:52:00Z">
        <w:r>
          <w:rPr>
            <w:rFonts w:hint="eastAsia"/>
            <w:lang w:eastAsia="zh-CN"/>
          </w:rPr>
          <w:t>e</w:t>
        </w:r>
        <w:r>
          <w:rPr>
            <w:lang w:eastAsia="zh-CN"/>
          </w:rPr>
          <w:t xml:space="preserve"> subnet</w:t>
        </w:r>
      </w:ins>
      <w:ins w:id="5" w:author="Huawei" w:date="2023-05-06T16:58:00Z">
        <w:r w:rsidR="005A476C">
          <w:rPr>
            <w:lang w:eastAsia="zh-CN"/>
          </w:rPr>
          <w:t xml:space="preserve"> related requirements</w:t>
        </w:r>
      </w:ins>
      <w:ins w:id="6" w:author="Huawei" w:date="2023-05-06T16:52:00Z">
        <w:r>
          <w:rPr>
            <w:lang w:eastAsia="zh-CN"/>
          </w:rPr>
          <w:t xml:space="preserve">, the </w:t>
        </w:r>
      </w:ins>
      <w:ins w:id="7" w:author="Huawei" w:date="2023-05-06T16:53:00Z">
        <w:r>
          <w:rPr>
            <w:lang w:eastAsia="zh-CN"/>
          </w:rPr>
          <w:t>resou</w:t>
        </w:r>
      </w:ins>
      <w:ins w:id="8" w:author="Huawei" w:date="2023-05-06T16:54:00Z">
        <w:r w:rsidR="0074520A">
          <w:rPr>
            <w:lang w:eastAsia="zh-CN"/>
          </w:rPr>
          <w:t>r</w:t>
        </w:r>
      </w:ins>
      <w:ins w:id="9" w:author="Huawei" w:date="2023-05-06T16:53:00Z">
        <w:r>
          <w:rPr>
            <w:lang w:eastAsia="zh-CN"/>
          </w:rPr>
          <w:t>ce</w:t>
        </w:r>
      </w:ins>
      <w:ins w:id="10" w:author="Huawei" w:date="2023-05-06T17:00:00Z">
        <w:r w:rsidR="005A476C">
          <w:rPr>
            <w:lang w:eastAsia="zh-CN"/>
          </w:rPr>
          <w:t>s</w:t>
        </w:r>
      </w:ins>
      <w:ins w:id="11" w:author="Huawei" w:date="2023-05-06T16:53:00Z">
        <w:r>
          <w:rPr>
            <w:lang w:eastAsia="zh-CN"/>
          </w:rPr>
          <w:t xml:space="preserve"> can be RRM resource</w:t>
        </w:r>
      </w:ins>
      <w:ins w:id="12" w:author="Huawei" w:date="2023-05-06T16:54:00Z">
        <w:r w:rsidR="00704D1C">
          <w:rPr>
            <w:lang w:eastAsia="zh-CN"/>
          </w:rPr>
          <w:t>s</w:t>
        </w:r>
      </w:ins>
      <w:ins w:id="13" w:author="Huawei" w:date="2023-05-06T16:53:00Z">
        <w:r>
          <w:rPr>
            <w:lang w:eastAsia="zh-CN"/>
          </w:rPr>
          <w:t xml:space="preserve"> </w:t>
        </w:r>
        <w:r w:rsidRPr="00B966A7">
          <w:rPr>
            <w:lang w:eastAsia="zh-CN"/>
          </w:rPr>
          <w:t>defined in resourceType attribute</w:t>
        </w:r>
        <w:r>
          <w:rPr>
            <w:lang w:eastAsia="zh-CN"/>
          </w:rPr>
          <w:t xml:space="preserve"> in </w:t>
        </w:r>
        <w:r w:rsidRPr="00F17312">
          <w:rPr>
            <w:rFonts w:ascii="Courier New" w:hAnsi="Courier New" w:cs="Courier New"/>
            <w:lang w:eastAsia="zh-CN"/>
          </w:rPr>
          <w:t>RRMPolicy_</w:t>
        </w:r>
      </w:ins>
      <w:ins w:id="14" w:author="Huawei" w:date="2023-05-06T16:51:00Z">
        <w:r>
          <w:rPr>
            <w:lang w:eastAsia="zh-CN"/>
          </w:rPr>
          <w:t>)</w:t>
        </w:r>
      </w:ins>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34307D49" w14:textId="63EE8A97" w:rsidR="00B966A7" w:rsidRDefault="00B966A7" w:rsidP="00B966A7">
      <w:pPr>
        <w:jc w:val="both"/>
      </w:pPr>
      <w:r>
        <w:rPr>
          <w:rFonts w:hint="eastAsia"/>
        </w:rPr>
        <w:t>T</w:t>
      </w:r>
      <w:r>
        <w:rPr>
          <w:rFonts w:hint="eastAsia"/>
          <w:lang w:eastAsia="zh-CN"/>
        </w:rPr>
        <w:t>o</w:t>
      </w:r>
      <w:r>
        <w:rPr>
          <w:lang w:eastAsia="zh-CN"/>
        </w:rPr>
        <w:t xml:space="preserve"> obtain the progress information of a feasibility check </w:t>
      </w:r>
      <w:ins w:id="15" w:author="Huawei" w:date="2023-05-06T16:47:00Z">
        <w:r>
          <w:t xml:space="preserve">and reservation </w:t>
        </w:r>
      </w:ins>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14:paraId="434320A0" w14:textId="6B87A56B" w:rsidR="00B966A7" w:rsidRDefault="00B966A7" w:rsidP="00B966A7">
      <w:pPr>
        <w:jc w:val="both"/>
      </w:pPr>
      <w:r>
        <w:rPr>
          <w:rFonts w:hint="eastAsia"/>
        </w:rPr>
        <w:t>T</w:t>
      </w:r>
      <w:r>
        <w:rPr>
          <w:rFonts w:hint="eastAsia"/>
          <w:lang w:eastAsia="zh-CN"/>
        </w:rPr>
        <w:t>o</w:t>
      </w:r>
      <w:r>
        <w:rPr>
          <w:lang w:eastAsia="zh-CN"/>
        </w:rPr>
        <w:t xml:space="preserve"> obtain the feasibility check result of a </w:t>
      </w:r>
      <w:r>
        <w:t xml:space="preserve">feasibility check </w:t>
      </w:r>
      <w:ins w:id="16" w:author="Huawei" w:date="2023-05-06T16:47:00Z">
        <w:r>
          <w:t xml:space="preserve">and reservation </w:t>
        </w:r>
      </w:ins>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ins w:id="17" w:author="Huawei" w:date="2023-05-06T16:48:00Z">
        <w:r>
          <w:t xml:space="preserve">and reservation </w:t>
        </w:r>
      </w:ins>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ins w:id="18" w:author="Huawei" w:date="2023-05-06T16:49:00Z">
        <w:r>
          <w:t>in</w:t>
        </w:r>
      </w:ins>
      <w:del w:id="19" w:author="Huawei" w:date="2023-05-06T16:49:00Z">
        <w:r w:rsidDel="00B966A7">
          <w:delText>un</w:delText>
        </w:r>
      </w:del>
      <w:r>
        <w:t xml:space="preserve">feasible, MnS consumer may update the network slicing related requirements, and may trigger the feasibility check </w:t>
      </w:r>
      <w:ins w:id="20" w:author="Huawei" w:date="2023-05-06T16:48:00Z">
        <w:r>
          <w:t xml:space="preserve">and reservation </w:t>
        </w:r>
      </w:ins>
      <w:r>
        <w:t xml:space="preserve">job again.  </w:t>
      </w:r>
    </w:p>
    <w:p w14:paraId="0147826E" w14:textId="77777777" w:rsidR="00B966A7" w:rsidRDefault="00B966A7" w:rsidP="00B966A7">
      <w:pPr>
        <w:jc w:val="both"/>
      </w:pPr>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2F636372" w14:textId="77777777" w:rsidR="00B966A7" w:rsidRPr="006C5EC7" w:rsidRDefault="00B966A7" w:rsidP="00B966A7">
      <w:pPr>
        <w:jc w:val="both"/>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14:paraId="12EAC9B6" w14:textId="77777777" w:rsidR="00B966A7" w:rsidRDefault="00B966A7" w:rsidP="00B966A7">
      <w:pPr>
        <w:pStyle w:val="40"/>
      </w:pPr>
      <w:r>
        <w:t>6.3.37.2</w:t>
      </w:r>
      <w:r>
        <w:tab/>
        <w:t>Attributes</w:t>
      </w:r>
    </w:p>
    <w:p w14:paraId="5448FA0F" w14:textId="77777777" w:rsidR="00B966A7" w:rsidRDefault="00B966A7" w:rsidP="00B966A7">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B966A7" w14:paraId="29A34C5B" w14:textId="77777777" w:rsidTr="001D5138">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ADF6B8" w14:textId="77777777" w:rsidR="00B966A7" w:rsidRDefault="00B966A7" w:rsidP="001D5138">
            <w:pPr>
              <w:pStyle w:val="TAH"/>
            </w:pPr>
            <w:r>
              <w:lastRenderedPageBreak/>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EA3CC" w14:textId="77777777" w:rsidR="00B966A7" w:rsidRDefault="00B966A7" w:rsidP="001D5138">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E905D" w14:textId="77777777" w:rsidR="00B966A7" w:rsidRDefault="00B966A7" w:rsidP="001D5138">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5353605" w14:textId="77777777" w:rsidR="00B966A7" w:rsidRDefault="00B966A7" w:rsidP="001D5138">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664FEF" w14:textId="77777777" w:rsidR="00B966A7" w:rsidRDefault="00B966A7" w:rsidP="001D5138">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154FCE" w14:textId="77777777" w:rsidR="00B966A7" w:rsidRDefault="00B966A7" w:rsidP="001D5138">
            <w:pPr>
              <w:pStyle w:val="TAH"/>
            </w:pPr>
            <w:r>
              <w:t>isNotifyable</w:t>
            </w:r>
          </w:p>
        </w:tc>
      </w:tr>
      <w:tr w:rsidR="00B966A7" w14:paraId="21BC6CEF"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8B51393" w14:textId="77777777" w:rsidR="00B966A7" w:rsidRPr="00EF55BF" w:rsidRDefault="00B966A7" w:rsidP="001D5138">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55BCF5E9" w14:textId="77777777" w:rsidR="00B966A7" w:rsidRDefault="00B966A7" w:rsidP="001D5138">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4D32C57C"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2FCEF7B8"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202273C"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7A7F706" w14:textId="77777777" w:rsidR="00B966A7" w:rsidRDefault="00B966A7" w:rsidP="001D5138">
            <w:pPr>
              <w:pStyle w:val="TAL"/>
              <w:jc w:val="center"/>
              <w:rPr>
                <w:lang w:eastAsia="zh-CN"/>
              </w:rPr>
            </w:pPr>
            <w:r>
              <w:rPr>
                <w:lang w:eastAsia="zh-CN"/>
              </w:rPr>
              <w:t>T</w:t>
            </w:r>
          </w:p>
        </w:tc>
      </w:tr>
      <w:tr w:rsidR="00B966A7" w14:paraId="66A31C08"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4ABD8CD" w14:textId="77777777" w:rsidR="00B966A7" w:rsidRPr="00EF55BF" w:rsidRDefault="00B966A7" w:rsidP="001D5138">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5FA9115A" w14:textId="77777777" w:rsidR="00B966A7" w:rsidRDefault="00B966A7" w:rsidP="001D5138">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740BA493"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DB59768"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A7E624C"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8DDEA5" w14:textId="77777777" w:rsidR="00B966A7" w:rsidRDefault="00B966A7" w:rsidP="001D5138">
            <w:pPr>
              <w:pStyle w:val="TAL"/>
              <w:jc w:val="center"/>
              <w:rPr>
                <w:lang w:eastAsia="zh-CN"/>
              </w:rPr>
            </w:pPr>
            <w:r>
              <w:rPr>
                <w:lang w:eastAsia="zh-CN"/>
              </w:rPr>
              <w:t>T</w:t>
            </w:r>
          </w:p>
        </w:tc>
      </w:tr>
      <w:tr w:rsidR="00B966A7" w14:paraId="2C25C88B"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A7752AC" w14:textId="77777777" w:rsidR="00B966A7" w:rsidRDefault="00B966A7" w:rsidP="001D513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6EAB5C4F"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F013C0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D67F590"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844712E"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4B69959" w14:textId="77777777" w:rsidR="00B966A7" w:rsidRDefault="00B966A7" w:rsidP="001D5138">
            <w:pPr>
              <w:pStyle w:val="TAL"/>
              <w:jc w:val="center"/>
              <w:rPr>
                <w:lang w:eastAsia="zh-CN"/>
              </w:rPr>
            </w:pPr>
            <w:r>
              <w:rPr>
                <w:rFonts w:hint="eastAsia"/>
                <w:lang w:eastAsia="zh-CN"/>
              </w:rPr>
              <w:t>T</w:t>
            </w:r>
          </w:p>
        </w:tc>
      </w:tr>
      <w:tr w:rsidR="00B966A7" w14:paraId="74A3538D"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08B54D6"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3C427580" w14:textId="77777777" w:rsidR="00B966A7" w:rsidRDefault="00B966A7" w:rsidP="001D5138">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CA28E95"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344D739"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3019187"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E38D07E" w14:textId="77777777" w:rsidR="00B966A7" w:rsidRDefault="00B966A7" w:rsidP="001D5138">
            <w:pPr>
              <w:pStyle w:val="TAL"/>
              <w:jc w:val="center"/>
              <w:rPr>
                <w:lang w:eastAsia="zh-CN"/>
              </w:rPr>
            </w:pPr>
            <w:r>
              <w:rPr>
                <w:rFonts w:hint="eastAsia"/>
                <w:lang w:eastAsia="zh-CN"/>
              </w:rPr>
              <w:t>T</w:t>
            </w:r>
          </w:p>
        </w:tc>
      </w:tr>
      <w:tr w:rsidR="00B966A7" w14:paraId="57A86E22"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8C94A00" w14:textId="77777777" w:rsidR="00B966A7" w:rsidRPr="00EF55BF" w:rsidRDefault="00B966A7" w:rsidP="001D5138">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D28AC8E" w14:textId="77777777" w:rsidR="00B966A7" w:rsidRDefault="00B966A7" w:rsidP="001D5138">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3C709329"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45CA61FD" w14:textId="77777777" w:rsidR="00B966A7" w:rsidRDefault="00B966A7" w:rsidP="001D5138">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001DF570"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85D8AF4" w14:textId="77777777" w:rsidR="00B966A7" w:rsidRDefault="00B966A7" w:rsidP="001D5138">
            <w:pPr>
              <w:pStyle w:val="TAL"/>
              <w:jc w:val="center"/>
              <w:rPr>
                <w:lang w:eastAsia="zh-CN"/>
              </w:rPr>
            </w:pPr>
            <w:r>
              <w:rPr>
                <w:lang w:eastAsia="zh-CN"/>
              </w:rPr>
              <w:t>T</w:t>
            </w:r>
          </w:p>
        </w:tc>
      </w:tr>
      <w:tr w:rsidR="00B966A7" w14:paraId="48566C5A"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95FF19" w14:textId="77777777" w:rsidR="00B966A7" w:rsidRPr="00EF55BF" w:rsidRDefault="00B966A7" w:rsidP="001D5138">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5C6851F3" w14:textId="77777777" w:rsidR="00B966A7" w:rsidRDefault="00B966A7" w:rsidP="001D5138">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291CB876"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DDD50E5"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E754CB7"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50CD50F" w14:textId="77777777" w:rsidR="00B966A7" w:rsidRDefault="00B966A7" w:rsidP="001D5138">
            <w:pPr>
              <w:pStyle w:val="TAL"/>
              <w:jc w:val="center"/>
              <w:rPr>
                <w:lang w:eastAsia="zh-CN"/>
              </w:rPr>
            </w:pPr>
            <w:r>
              <w:rPr>
                <w:rFonts w:hint="eastAsia"/>
                <w:lang w:eastAsia="zh-CN"/>
              </w:rPr>
              <w:t>T</w:t>
            </w:r>
          </w:p>
        </w:tc>
      </w:tr>
      <w:tr w:rsidR="00B966A7" w14:paraId="6E6167C7"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687929C"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A104351"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CF32955"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85707C"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538E6EB"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2FF7CBF" w14:textId="77777777" w:rsidR="00B966A7" w:rsidRDefault="00B966A7" w:rsidP="001D5138">
            <w:pPr>
              <w:pStyle w:val="TAL"/>
              <w:jc w:val="center"/>
              <w:rPr>
                <w:lang w:eastAsia="zh-CN"/>
              </w:rPr>
            </w:pPr>
            <w:r>
              <w:rPr>
                <w:rFonts w:hint="eastAsia"/>
                <w:lang w:eastAsia="zh-CN"/>
              </w:rPr>
              <w:t>T</w:t>
            </w:r>
          </w:p>
        </w:tc>
      </w:tr>
      <w:tr w:rsidR="00B966A7" w14:paraId="74688D07"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9D72692" w14:textId="77777777" w:rsidR="00B966A7" w:rsidRDefault="00B966A7" w:rsidP="001D513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3DEF6A75"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4D3E5EB"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02832EC"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1367DAC"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28005BA" w14:textId="77777777" w:rsidR="00B966A7" w:rsidRDefault="00B966A7" w:rsidP="001D5138">
            <w:pPr>
              <w:pStyle w:val="TAL"/>
              <w:jc w:val="center"/>
              <w:rPr>
                <w:lang w:eastAsia="zh-CN"/>
              </w:rPr>
            </w:pPr>
            <w:r>
              <w:rPr>
                <w:rFonts w:hint="eastAsia"/>
                <w:lang w:eastAsia="zh-CN"/>
              </w:rPr>
              <w:t>T</w:t>
            </w:r>
          </w:p>
        </w:tc>
      </w:tr>
      <w:tr w:rsidR="00B966A7" w14:paraId="3A44D63C"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69F74B4A" w14:textId="77777777" w:rsidR="00B966A7" w:rsidRDefault="00B966A7" w:rsidP="001D5138">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4F103890"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C56CE9E" w14:textId="77777777" w:rsidR="00B966A7" w:rsidRPr="00177515" w:rsidRDefault="00B966A7" w:rsidP="001D5138">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9416939"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D6EAA25"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981F946" w14:textId="77777777" w:rsidR="00B966A7" w:rsidRDefault="00B966A7" w:rsidP="001D5138">
            <w:pPr>
              <w:pStyle w:val="TAL"/>
              <w:jc w:val="center"/>
              <w:rPr>
                <w:lang w:eastAsia="zh-CN"/>
              </w:rPr>
            </w:pPr>
            <w:r>
              <w:rPr>
                <w:rFonts w:hint="eastAsia"/>
                <w:lang w:eastAsia="zh-CN"/>
              </w:rPr>
              <w:t>T</w:t>
            </w:r>
          </w:p>
        </w:tc>
      </w:tr>
      <w:tr w:rsidR="00B966A7" w14:paraId="1BD6CF86"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DDB9389" w14:textId="77777777" w:rsidR="00B966A7" w:rsidRPr="006E342C" w:rsidRDefault="00B966A7" w:rsidP="001D5138">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BB7E381"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89FCC1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56479EB"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AA63318"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502E9F9" w14:textId="77777777" w:rsidR="00B966A7" w:rsidRDefault="00B966A7" w:rsidP="001D5138">
            <w:pPr>
              <w:pStyle w:val="TAL"/>
              <w:jc w:val="center"/>
              <w:rPr>
                <w:lang w:eastAsia="zh-CN"/>
              </w:rPr>
            </w:pPr>
            <w:r>
              <w:rPr>
                <w:rFonts w:hint="eastAsia"/>
                <w:lang w:eastAsia="zh-CN"/>
              </w:rPr>
              <w:t>T</w:t>
            </w:r>
          </w:p>
        </w:tc>
      </w:tr>
      <w:tr w:rsidR="00B966A7" w14:paraId="1FB6A969"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AE407E5" w14:textId="77777777" w:rsidR="00B966A7" w:rsidRDefault="00B966A7" w:rsidP="001D5138">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390FA938" w14:textId="77777777" w:rsidR="00B966A7" w:rsidRDefault="00B966A7" w:rsidP="001D5138">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8DB98B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B7DA5DB" w14:textId="77777777" w:rsidR="00B966A7" w:rsidRDefault="00B966A7" w:rsidP="001D5138">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E507715"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FF54722" w14:textId="77777777" w:rsidR="00B966A7" w:rsidRDefault="00B966A7" w:rsidP="001D5138">
            <w:pPr>
              <w:pStyle w:val="TAL"/>
              <w:jc w:val="center"/>
              <w:rPr>
                <w:lang w:eastAsia="zh-CN"/>
              </w:rPr>
            </w:pPr>
            <w:r>
              <w:rPr>
                <w:lang w:eastAsia="zh-CN"/>
              </w:rPr>
              <w:t>T</w:t>
            </w:r>
          </w:p>
        </w:tc>
      </w:tr>
    </w:tbl>
    <w:p w14:paraId="3D8DF49D" w14:textId="77777777" w:rsidR="00B966A7" w:rsidRPr="0083496F" w:rsidRDefault="00B966A7" w:rsidP="00B966A7">
      <w:pPr>
        <w:rPr>
          <w:color w:val="000000" w:themeColor="text1"/>
        </w:rPr>
      </w:pPr>
    </w:p>
    <w:p w14:paraId="09EE1237" w14:textId="1AD434C5" w:rsidR="00B966A7" w:rsidRPr="0083496F" w:rsidRDefault="00B966A7" w:rsidP="0083496F">
      <w:pPr>
        <w:pStyle w:val="EditorsNote"/>
        <w:ind w:left="0" w:firstLine="0"/>
        <w:rPr>
          <w:color w:val="000000" w:themeColor="text1"/>
          <w:lang w:eastAsia="zh-CN"/>
        </w:rPr>
      </w:pPr>
      <w:del w:id="21" w:author="Huawei" w:date="2023-05-06T16:55:00Z">
        <w:r w:rsidRPr="0083496F" w:rsidDel="0083496F">
          <w:rPr>
            <w:rFonts w:hint="eastAsia"/>
            <w:color w:val="000000" w:themeColor="text1"/>
            <w:lang w:eastAsia="zh-CN"/>
          </w:rPr>
          <w:delText>E</w:delText>
        </w:r>
        <w:r w:rsidRPr="0083496F" w:rsidDel="0083496F">
          <w:rPr>
            <w:color w:val="000000" w:themeColor="text1"/>
            <w:lang w:eastAsia="zh-CN"/>
          </w:rPr>
          <w:delText xml:space="preserve">ditor's </w:delText>
        </w:r>
      </w:del>
      <w:r w:rsidRPr="0083496F">
        <w:rPr>
          <w:color w:val="000000" w:themeColor="text1"/>
          <w:lang w:eastAsia="zh-CN"/>
        </w:rPr>
        <w:t xml:space="preserve">Note: </w:t>
      </w:r>
      <w:ins w:id="22" w:author="Huawei" w:date="2023-05-06T16:56:00Z">
        <w:r w:rsidR="0083496F" w:rsidRPr="0083496F">
          <w:rPr>
            <w:color w:val="000000" w:themeColor="text1"/>
            <w:lang w:eastAsia="zh-CN"/>
          </w:rPr>
          <w:t>the feasibility check and resource reservation for TN part is not defined in the present document.</w:t>
        </w:r>
      </w:ins>
      <w:del w:id="23" w:author="Huawei" w:date="2023-05-06T16:57:00Z">
        <w:r w:rsidRPr="0083496F" w:rsidDel="0083496F">
          <w:rPr>
            <w:color w:val="000000" w:themeColor="text1"/>
            <w:lang w:eastAsia="zh-CN"/>
          </w:rPr>
          <w:delText xml:space="preserve">how to model the EP_Transport information in the </w:delText>
        </w:r>
        <w:r w:rsidRPr="0083496F" w:rsidDel="0083496F">
          <w:rPr>
            <w:rFonts w:ascii="Courier New" w:hAnsi="Courier New"/>
            <w:color w:val="000000" w:themeColor="text1"/>
          </w:rPr>
          <w:delText>FeasibilityCheckAndReservationJob</w:delText>
        </w:r>
        <w:r w:rsidRPr="0083496F" w:rsidDel="0083496F">
          <w:rPr>
            <w:color w:val="000000" w:themeColor="text1"/>
          </w:rPr>
          <w:delText xml:space="preserve"> IOC is FFS, which can be used to support/enable TN part feasibility check.</w:delText>
        </w:r>
      </w:del>
    </w:p>
    <w:p w14:paraId="0D3D8008" w14:textId="77777777" w:rsidR="00B966A7" w:rsidRDefault="00B966A7" w:rsidP="00B966A7">
      <w:pPr>
        <w:pStyle w:val="40"/>
      </w:pPr>
      <w:r>
        <w:t>6.3.37.3</w:t>
      </w:r>
      <w:r>
        <w:tab/>
        <w:t>Attribute constraints</w:t>
      </w:r>
    </w:p>
    <w:p w14:paraId="0B65614A" w14:textId="77777777" w:rsidR="00B966A7" w:rsidRPr="00F17312" w:rsidRDefault="00B966A7" w:rsidP="00B966A7">
      <w:pPr>
        <w:pStyle w:val="TH"/>
      </w:pPr>
    </w:p>
    <w:tbl>
      <w:tblPr>
        <w:tblW w:w="0" w:type="auto"/>
        <w:jc w:val="center"/>
        <w:tblLayout w:type="fixed"/>
        <w:tblLook w:val="01E0" w:firstRow="1" w:lastRow="1" w:firstColumn="1" w:lastColumn="1" w:noHBand="0" w:noVBand="0"/>
      </w:tblPr>
      <w:tblGrid>
        <w:gridCol w:w="4886"/>
        <w:gridCol w:w="4602"/>
      </w:tblGrid>
      <w:tr w:rsidR="00B966A7" w14:paraId="61A57DB9"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B521811" w14:textId="77777777" w:rsidR="00B966A7" w:rsidRDefault="00B966A7" w:rsidP="001D513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7722942" w14:textId="77777777" w:rsidR="00B966A7" w:rsidRDefault="00B966A7" w:rsidP="001D5138">
            <w:pPr>
              <w:pStyle w:val="TAH"/>
            </w:pPr>
            <w:r>
              <w:t>Definition</w:t>
            </w:r>
          </w:p>
        </w:tc>
      </w:tr>
      <w:tr w:rsidR="00B966A7" w14:paraId="43509D50"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D51D9E"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sliceProfile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EDDF018"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subnet related requirements.</w:t>
            </w:r>
          </w:p>
        </w:tc>
      </w:tr>
      <w:tr w:rsidR="00B966A7" w14:paraId="6EBF3232"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AFE2AD"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serviceProfile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497CDCF"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related requirements.</w:t>
            </w:r>
          </w:p>
        </w:tc>
      </w:tr>
    </w:tbl>
    <w:p w14:paraId="37F5AA9D" w14:textId="77777777" w:rsidR="00B966A7" w:rsidRPr="00E86F74" w:rsidRDefault="00B966A7" w:rsidP="00B966A7"/>
    <w:p w14:paraId="669F2C03" w14:textId="77777777" w:rsidR="00B966A7" w:rsidRDefault="00B966A7" w:rsidP="00B966A7">
      <w:pPr>
        <w:pStyle w:val="40"/>
      </w:pPr>
      <w:r>
        <w:rPr>
          <w:lang w:eastAsia="zh-CN"/>
        </w:rPr>
        <w:t>6.3.37.</w:t>
      </w:r>
      <w:r>
        <w:t>4</w:t>
      </w:r>
      <w:r>
        <w:tab/>
        <w:t>Notifications</w:t>
      </w:r>
    </w:p>
    <w:p w14:paraId="3AF04CB7" w14:textId="03686D46" w:rsidR="00D346FF" w:rsidRDefault="00B966A7" w:rsidP="00B966A7">
      <w:pPr>
        <w:rPr>
          <w:noProof/>
        </w:rPr>
      </w:pPr>
      <w:r>
        <w:t>The common notifications defined in subclause 6.5 are valid for this IOC, without exceptions or additions.</w:t>
      </w:r>
    </w:p>
    <w:p w14:paraId="3BA906B1" w14:textId="77777777" w:rsidR="00527AF6" w:rsidRDefault="00527A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6A86BE84"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3F5AB0" w14:textId="195C3B38" w:rsidR="00D346FF" w:rsidRDefault="00D346FF" w:rsidP="00790FDB">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1FB3C52" w14:textId="77777777" w:rsidR="003D2C31" w:rsidRDefault="003D2C31" w:rsidP="003D2C31">
      <w:pPr>
        <w:pStyle w:val="2"/>
      </w:pPr>
      <w:bookmarkStart w:id="24" w:name="_Toc59183292"/>
      <w:bookmarkStart w:id="25" w:name="_Toc59184758"/>
      <w:bookmarkStart w:id="26" w:name="_Toc59195693"/>
      <w:bookmarkStart w:id="27" w:name="_Toc59440121"/>
      <w:bookmarkStart w:id="28" w:name="_Toc67990579"/>
      <w:r>
        <w:lastRenderedPageBreak/>
        <w:t>6.4</w:t>
      </w:r>
      <w:r>
        <w:rPr>
          <w:lang w:eastAsia="zh-CN"/>
        </w:rPr>
        <w:tab/>
      </w:r>
      <w:r>
        <w:t>Attribute definition</w:t>
      </w:r>
      <w:bookmarkEnd w:id="24"/>
      <w:bookmarkEnd w:id="25"/>
      <w:bookmarkEnd w:id="26"/>
      <w:bookmarkEnd w:id="27"/>
      <w:bookmarkEnd w:id="28"/>
    </w:p>
    <w:p w14:paraId="5E45E643" w14:textId="77777777" w:rsidR="003D2C31" w:rsidRDefault="003D2C31" w:rsidP="003D2C31">
      <w:pPr>
        <w:pStyle w:val="30"/>
        <w:rPr>
          <w:lang w:eastAsia="zh-CN"/>
        </w:rPr>
      </w:pPr>
      <w:bookmarkStart w:id="29" w:name="_Toc59183293"/>
      <w:bookmarkStart w:id="30" w:name="_Toc59184759"/>
      <w:bookmarkStart w:id="31" w:name="_Toc59195694"/>
      <w:bookmarkStart w:id="32" w:name="_Toc59440122"/>
      <w:bookmarkStart w:id="33" w:name="_Toc67990580"/>
      <w:r>
        <w:rPr>
          <w:lang w:eastAsia="zh-CN"/>
        </w:rPr>
        <w:t>6.4</w:t>
      </w:r>
      <w:r>
        <w:t>.1</w:t>
      </w:r>
      <w:r>
        <w:tab/>
      </w:r>
      <w:r>
        <w:rPr>
          <w:lang w:eastAsia="zh-CN"/>
        </w:rPr>
        <w:t>Attribute properties</w:t>
      </w:r>
      <w:bookmarkEnd w:id="29"/>
      <w:bookmarkEnd w:id="30"/>
      <w:bookmarkEnd w:id="31"/>
      <w:bookmarkEnd w:id="32"/>
      <w:bookmarkEnd w:id="33"/>
    </w:p>
    <w:p w14:paraId="3A9F7554" w14:textId="77777777" w:rsidR="003D2C31" w:rsidRPr="00F17312" w:rsidRDefault="003D2C31" w:rsidP="003D2C3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D2C31" w14:paraId="66945DC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64DAF4" w14:textId="77777777" w:rsidR="003D2C31" w:rsidRDefault="003D2C31" w:rsidP="001D513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2308866" w14:textId="77777777" w:rsidR="003D2C31" w:rsidRDefault="003D2C31" w:rsidP="001D513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AED8F03" w14:textId="77777777" w:rsidR="003D2C31" w:rsidRDefault="003D2C31" w:rsidP="001D5138">
            <w:pPr>
              <w:pStyle w:val="TAH"/>
            </w:pPr>
            <w:r>
              <w:t>Properties</w:t>
            </w:r>
          </w:p>
        </w:tc>
      </w:tr>
      <w:tr w:rsidR="003D2C31" w14:paraId="3144CDE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D6BA9"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78153A" w14:textId="77777777" w:rsidR="003D2C31" w:rsidRDefault="003D2C31" w:rsidP="001D513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2D31B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17E416D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44DF11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D2763F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B32B5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3630C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9E8C1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2D05595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BC706"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E2EFC2E" w14:textId="77777777" w:rsidR="003D2C31" w:rsidRDefault="003D2C31" w:rsidP="001D513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B8D6A19"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2BFE73"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01CD528E"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CE4BDB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E4F1529"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2AEBA428"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5856F74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12B08"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C1CB63B" w14:textId="77777777" w:rsidR="003D2C31" w:rsidRDefault="003D2C31" w:rsidP="001D513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487FDF3"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2651AF"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79186A88"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8BBD9F2"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19A4DA2E"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6452D234"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0D3C979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FEDD" w14:textId="77777777" w:rsidR="003D2C31" w:rsidRDefault="003D2C31" w:rsidP="001D513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036343C" w14:textId="77777777" w:rsidR="003D2C31" w:rsidRDefault="003D2C31" w:rsidP="001D513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A7EB45D" w14:textId="77777777" w:rsidR="003D2C31" w:rsidRDefault="003D2C31" w:rsidP="001D5138">
            <w:pPr>
              <w:pStyle w:val="TAL"/>
              <w:rPr>
                <w:rFonts w:cs="Arial"/>
                <w:szCs w:val="18"/>
              </w:rPr>
            </w:pPr>
          </w:p>
          <w:p w14:paraId="69DA5A6E" w14:textId="77777777" w:rsidR="003D2C31" w:rsidRDefault="003D2C31" w:rsidP="001D5138">
            <w:pPr>
              <w:spacing w:after="0"/>
              <w:rPr>
                <w:rFonts w:ascii="Arial" w:hAnsi="Arial" w:cs="Arial"/>
                <w:sz w:val="18"/>
                <w:szCs w:val="18"/>
              </w:rPr>
            </w:pPr>
            <w:r>
              <w:rPr>
                <w:rFonts w:ascii="Arial" w:hAnsi="Arial" w:cs="Arial"/>
                <w:sz w:val="18"/>
                <w:szCs w:val="18"/>
              </w:rPr>
              <w:t>allowedValues: "ENABLED", "DISABLED".</w:t>
            </w:r>
          </w:p>
          <w:p w14:paraId="78CC1788" w14:textId="77777777" w:rsidR="003D2C31" w:rsidRDefault="003D2C31" w:rsidP="001D513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AFB9FC" w14:textId="77777777" w:rsidR="003D2C31" w:rsidRDefault="003D2C31" w:rsidP="001D513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7EE2D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ENUM </w:t>
            </w:r>
          </w:p>
          <w:p w14:paraId="56D255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E1AD38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29C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9CFB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70EE14" w14:textId="77777777" w:rsidR="003D2C31" w:rsidRDefault="003D2C31" w:rsidP="001D5138">
            <w:pPr>
              <w:pStyle w:val="TAL"/>
              <w:rPr>
                <w:rFonts w:cs="Arial"/>
                <w:snapToGrid w:val="0"/>
                <w:szCs w:val="18"/>
              </w:rPr>
            </w:pPr>
            <w:r>
              <w:rPr>
                <w:rFonts w:cs="Arial"/>
                <w:snapToGrid w:val="0"/>
                <w:szCs w:val="18"/>
              </w:rPr>
              <w:t>allowedValues: N/A</w:t>
            </w:r>
          </w:p>
          <w:p w14:paraId="126A25E6" w14:textId="77777777" w:rsidR="003D2C31" w:rsidRDefault="003D2C31" w:rsidP="001D5138">
            <w:pPr>
              <w:pStyle w:val="TAL"/>
              <w:rPr>
                <w:rFonts w:cs="Arial"/>
                <w:snapToGrid w:val="0"/>
                <w:szCs w:val="18"/>
              </w:rPr>
            </w:pPr>
            <w:r>
              <w:rPr>
                <w:rFonts w:cs="Arial"/>
                <w:snapToGrid w:val="0"/>
                <w:szCs w:val="18"/>
              </w:rPr>
              <w:t>isNullable: False</w:t>
            </w:r>
          </w:p>
        </w:tc>
      </w:tr>
      <w:tr w:rsidR="003D2C31" w14:paraId="2F9F2A0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11835" w14:textId="77777777" w:rsidR="003D2C31" w:rsidRDefault="003D2C31" w:rsidP="001D513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15A8F9C" w14:textId="77777777" w:rsidR="003D2C31" w:rsidRDefault="003D2C31" w:rsidP="001D513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440BCB" w14:textId="77777777" w:rsidR="003D2C31" w:rsidRDefault="003D2C31" w:rsidP="001D5138">
            <w:pPr>
              <w:spacing w:after="0"/>
              <w:rPr>
                <w:rFonts w:ascii="Arial" w:hAnsi="Arial" w:cs="Arial"/>
                <w:snapToGrid w:val="0"/>
                <w:sz w:val="18"/>
                <w:szCs w:val="18"/>
              </w:rPr>
            </w:pPr>
          </w:p>
          <w:p w14:paraId="0F854676" w14:textId="77777777" w:rsidR="003D2C31" w:rsidRDefault="003D2C31" w:rsidP="001D5138">
            <w:pPr>
              <w:pStyle w:val="TAL"/>
              <w:keepNext w:val="0"/>
              <w:rPr>
                <w:rFonts w:cs="Arial"/>
                <w:szCs w:val="18"/>
              </w:rPr>
            </w:pPr>
            <w:r>
              <w:rPr>
                <w:rFonts w:cs="Arial"/>
                <w:szCs w:val="18"/>
              </w:rPr>
              <w:t xml:space="preserve">allowedValues: “LOCKED”, “UNLOCKED”, SHUTTINGDOWN” </w:t>
            </w:r>
          </w:p>
          <w:p w14:paraId="06ECDCEF" w14:textId="77777777" w:rsidR="003D2C31" w:rsidRDefault="003D2C31" w:rsidP="001D513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7E47BEA"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2372979A"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7E2EAF61"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600B248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6855ED5" w14:textId="77777777" w:rsidR="003D2C31" w:rsidRDefault="003D2C31" w:rsidP="001D5138">
            <w:pPr>
              <w:spacing w:after="0"/>
              <w:rPr>
                <w:rFonts w:ascii="Arial" w:hAnsi="Arial" w:cs="Arial"/>
                <w:sz w:val="18"/>
                <w:szCs w:val="18"/>
              </w:rPr>
            </w:pPr>
            <w:r>
              <w:rPr>
                <w:rFonts w:ascii="Arial" w:hAnsi="Arial" w:cs="Arial"/>
                <w:sz w:val="18"/>
                <w:szCs w:val="18"/>
              </w:rPr>
              <w:t>defaultValue: LOCKED</w:t>
            </w:r>
          </w:p>
          <w:p w14:paraId="6593DAA8"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74385198" w14:textId="77777777" w:rsidR="003D2C31" w:rsidRDefault="003D2C31" w:rsidP="001D5138">
            <w:pPr>
              <w:spacing w:after="0"/>
              <w:rPr>
                <w:rFonts w:ascii="Arial" w:hAnsi="Arial" w:cs="Arial"/>
                <w:sz w:val="18"/>
                <w:szCs w:val="18"/>
              </w:rPr>
            </w:pPr>
            <w:r>
              <w:rPr>
                <w:rFonts w:ascii="Arial" w:hAnsi="Arial" w:cs="Arial"/>
                <w:sz w:val="18"/>
                <w:szCs w:val="18"/>
              </w:rPr>
              <w:t>isNullable: False</w:t>
            </w:r>
          </w:p>
        </w:tc>
      </w:tr>
      <w:tr w:rsidR="003D2C31" w14:paraId="1B47075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B56E3" w14:textId="77777777" w:rsidR="003D2C31" w:rsidRDefault="003D2C31" w:rsidP="001D513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BE0F2DF" w14:textId="77777777" w:rsidR="003D2C31" w:rsidRDefault="003D2C31" w:rsidP="001D513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215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9909E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C2078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4CE91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23A9E9F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488116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5FE66B3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0FB48"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DE4C3DC"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C3AAC6E" w14:textId="77777777" w:rsidR="003D2C31" w:rsidRDefault="003D2C31" w:rsidP="001D5138">
            <w:pPr>
              <w:pStyle w:val="TAL"/>
              <w:rPr>
                <w:rFonts w:cs="Arial"/>
                <w:snapToGrid w:val="0"/>
                <w:szCs w:val="18"/>
                <w:lang w:eastAsia="zh-CN"/>
              </w:rPr>
            </w:pPr>
          </w:p>
          <w:p w14:paraId="51F5EC2D"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7249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557F395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CC7C3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6B633F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76F3BA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7F544B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556C52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8722"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6C8EEE1"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810B2D" w14:textId="77777777" w:rsidR="003D2C31" w:rsidRDefault="003D2C31" w:rsidP="001D5138">
            <w:pPr>
              <w:pStyle w:val="TAL"/>
              <w:rPr>
                <w:rFonts w:cs="Arial"/>
                <w:snapToGrid w:val="0"/>
                <w:szCs w:val="18"/>
                <w:lang w:eastAsia="zh-CN"/>
              </w:rPr>
            </w:pPr>
          </w:p>
          <w:p w14:paraId="0296843C"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5B9E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4CE90B3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36083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897AC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7DCE09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645113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091FF8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65AE9"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66A6C26"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BC39691" w14:textId="77777777" w:rsidR="003D2C31" w:rsidRDefault="003D2C31" w:rsidP="001D5138">
            <w:pPr>
              <w:pStyle w:val="TAL"/>
              <w:rPr>
                <w:rFonts w:cs="Arial"/>
                <w:snapToGrid w:val="0"/>
                <w:szCs w:val="18"/>
                <w:lang w:eastAsia="zh-CN"/>
              </w:rPr>
            </w:pPr>
          </w:p>
          <w:p w14:paraId="59740B52"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E330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4DB6D50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A16A4B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1B9C5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5EC8F2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5E02E8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52C6217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3ED0C"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DA9E8DB"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A57115F" w14:textId="77777777" w:rsidR="003D2C31" w:rsidRDefault="003D2C31" w:rsidP="001D5138">
            <w:pPr>
              <w:pStyle w:val="TAL"/>
              <w:rPr>
                <w:rFonts w:cs="Arial"/>
                <w:snapToGrid w:val="0"/>
                <w:szCs w:val="18"/>
                <w:lang w:eastAsia="zh-CN"/>
              </w:rPr>
            </w:pPr>
          </w:p>
          <w:p w14:paraId="69422E12"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AEE4A19"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129D6798"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3B9BE2C6"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66579461"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48E42DE5"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74C1902A"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40C4A3A1"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45CD5FF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D09C"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5389B02"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9F6742" w14:textId="77777777" w:rsidR="003D2C31" w:rsidRDefault="003D2C31" w:rsidP="001D5138">
            <w:pPr>
              <w:pStyle w:val="TAL"/>
              <w:rPr>
                <w:rFonts w:cs="Arial"/>
                <w:snapToGrid w:val="0"/>
                <w:szCs w:val="18"/>
                <w:lang w:eastAsia="zh-CN"/>
              </w:rPr>
            </w:pPr>
          </w:p>
          <w:p w14:paraId="2949060D"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179E79A"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6CB6F8B4" w14:textId="77777777" w:rsidR="003D2C31" w:rsidRDefault="003D2C31" w:rsidP="001D5138">
            <w:pPr>
              <w:spacing w:after="0"/>
              <w:rPr>
                <w:rFonts w:ascii="Arial" w:hAnsi="Arial" w:cs="Arial"/>
                <w:sz w:val="18"/>
                <w:szCs w:val="18"/>
              </w:rPr>
            </w:pPr>
            <w:r>
              <w:rPr>
                <w:rFonts w:ascii="Arial" w:hAnsi="Arial" w:cs="Arial"/>
                <w:sz w:val="18"/>
                <w:szCs w:val="18"/>
              </w:rPr>
              <w:t>multiplicity: 1…3</w:t>
            </w:r>
          </w:p>
          <w:p w14:paraId="426FF1AC" w14:textId="77777777" w:rsidR="003D2C31" w:rsidRDefault="003D2C31" w:rsidP="001D51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973D0F" w14:textId="77777777" w:rsidR="003D2C31" w:rsidRDefault="003D2C31" w:rsidP="001D51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E3FAA"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41AD4715"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2F8CC0CE"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1FC952F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6C132"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98E85CA"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BAF5C25" w14:textId="77777777" w:rsidR="003D2C31" w:rsidRDefault="003D2C31" w:rsidP="001D5138">
            <w:pPr>
              <w:pStyle w:val="TAL"/>
              <w:rPr>
                <w:rFonts w:cs="Arial"/>
                <w:snapToGrid w:val="0"/>
                <w:szCs w:val="18"/>
                <w:lang w:eastAsia="zh-CN"/>
              </w:rPr>
            </w:pPr>
          </w:p>
          <w:p w14:paraId="616EAF09"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E3DE3ED"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575DFE5F"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4BF46557"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79E0AAD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3B07246B"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1C0CF1C4"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37A3BE53"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2DFBFC2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18FC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A756CE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E0C3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ABF75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E17FF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9AE3E3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C9624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6F64B1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1AB26CA" w14:textId="77777777" w:rsidR="003D2C31" w:rsidRDefault="003D2C31" w:rsidP="001D5138">
            <w:pPr>
              <w:pStyle w:val="TAL"/>
              <w:keepNext w:val="0"/>
              <w:keepLines w:val="0"/>
              <w:rPr>
                <w:rFonts w:cs="Arial"/>
                <w:snapToGrid w:val="0"/>
                <w:szCs w:val="18"/>
              </w:rPr>
            </w:pPr>
            <w:r>
              <w:rPr>
                <w:rFonts w:cs="Arial"/>
                <w:snapToGrid w:val="0"/>
                <w:szCs w:val="18"/>
              </w:rPr>
              <w:t>isNullable: False</w:t>
            </w:r>
          </w:p>
        </w:tc>
      </w:tr>
      <w:tr w:rsidR="003D2C31" w14:paraId="75D8F72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47BA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20833DF"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BABE10"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A1A53AA" w14:textId="77777777" w:rsidR="003D2C31" w:rsidRDefault="003D2C31" w:rsidP="001D513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F08712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31E9E18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47EA5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AAF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09F4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CECA2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D169182" w14:textId="77777777" w:rsidR="003D2C31" w:rsidRDefault="003D2C31" w:rsidP="001D5138">
            <w:pPr>
              <w:pStyle w:val="TAL"/>
              <w:keepNext w:val="0"/>
              <w:keepLines w:val="0"/>
              <w:rPr>
                <w:rFonts w:cs="Arial"/>
                <w:snapToGrid w:val="0"/>
                <w:szCs w:val="18"/>
              </w:rPr>
            </w:pPr>
            <w:r>
              <w:rPr>
                <w:rFonts w:cs="Arial"/>
                <w:snapToGrid w:val="0"/>
                <w:szCs w:val="18"/>
              </w:rPr>
              <w:t>isNullable: False</w:t>
            </w:r>
          </w:p>
        </w:tc>
      </w:tr>
      <w:tr w:rsidR="003D2C31" w14:paraId="11FA379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D6ABB" w14:textId="77777777" w:rsidR="003D2C31" w:rsidRDefault="003D2C31" w:rsidP="001D513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F445530"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B84D05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13901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30332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CB175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EEFF9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315A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B7491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C61882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27CC8" w14:textId="77777777" w:rsidR="003D2C31" w:rsidRPr="00226EF4" w:rsidRDefault="003D2C31" w:rsidP="001D513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6E9ECF4"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3446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7B8ED6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1CA231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2B0D5A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500B5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73E7B9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318E0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C7C44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1BB2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1669A38"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372D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77D031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912F3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7058C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AEE08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8C69D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8BCE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89CE8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924D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4E65A5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42585F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1E9128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1DCD2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F80E1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5FB53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8B8F9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B3DB0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4D7DB3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0642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22EEB68"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D09DA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E08E7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69CB1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4585C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CDB35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08FC7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6EC5DD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A61CA5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1AC7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3429E3B"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DBD3C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FC46A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D248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E12E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2BF10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6DB41A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472277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A5194B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D377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E65965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A4648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54D95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C7738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4C423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38CE34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EF7DB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5A808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D2EBB5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3B21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C93BBE6"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A9C52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4A13F5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AB25C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79FE6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C58442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13B9A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AFB13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A1C83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A89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A0E7F79"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93D1DE5" w14:textId="77777777" w:rsidR="003D2C31" w:rsidRDefault="003D2C31" w:rsidP="001D5138">
            <w:pPr>
              <w:spacing w:after="0"/>
              <w:rPr>
                <w:rFonts w:ascii="Arial" w:hAnsi="Arial" w:cs="Arial"/>
                <w:color w:val="000000"/>
                <w:sz w:val="18"/>
                <w:szCs w:val="18"/>
              </w:rPr>
            </w:pPr>
          </w:p>
          <w:p w14:paraId="38B0CB55" w14:textId="77777777" w:rsidR="003D2C31" w:rsidRDefault="003D2C31" w:rsidP="001D513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17560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F0432E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F2142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A0A85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0A24A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D1DB3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773AC33" w14:textId="77777777" w:rsidR="003D2C31" w:rsidRDefault="003D2C31" w:rsidP="001D5138">
            <w:pPr>
              <w:pStyle w:val="TAL"/>
              <w:keepNext w:val="0"/>
              <w:keepLines w:val="0"/>
              <w:rPr>
                <w:rFonts w:cs="Arial"/>
                <w:snapToGrid w:val="0"/>
                <w:szCs w:val="18"/>
              </w:rPr>
            </w:pPr>
            <w:r>
              <w:rPr>
                <w:rFonts w:cs="Arial"/>
                <w:snapToGrid w:val="0"/>
                <w:szCs w:val="18"/>
              </w:rPr>
              <w:t>isNullable: True</w:t>
            </w:r>
          </w:p>
        </w:tc>
      </w:tr>
      <w:tr w:rsidR="003D2C31" w14:paraId="1C1DC4F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BB058" w14:textId="77777777" w:rsidR="003D2C31" w:rsidRDefault="003D2C31" w:rsidP="001D513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1F8CDE6" w14:textId="77777777" w:rsidR="003D2C31" w:rsidRDefault="003D2C31" w:rsidP="001D513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0FFD7A7"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011F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20213DE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6506B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280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A73132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BB28ED1" w14:textId="77777777" w:rsidR="003D2C31" w:rsidRDefault="003D2C31" w:rsidP="001D5138">
            <w:pPr>
              <w:pStyle w:val="TAL"/>
              <w:keepNext w:val="0"/>
              <w:keepLines w:val="0"/>
              <w:rPr>
                <w:rFonts w:cs="Arial"/>
                <w:snapToGrid w:val="0"/>
                <w:szCs w:val="18"/>
              </w:rPr>
            </w:pPr>
            <w:r>
              <w:rPr>
                <w:rFonts w:cs="Arial"/>
                <w:snapToGrid w:val="0"/>
                <w:szCs w:val="18"/>
              </w:rPr>
              <w:t>isNullable: True</w:t>
            </w:r>
          </w:p>
        </w:tc>
      </w:tr>
      <w:tr w:rsidR="003D2C31" w14:paraId="548C895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AE851" w14:textId="77777777" w:rsidR="003D2C31" w:rsidRDefault="003D2C31" w:rsidP="001D513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C4F2D10" w14:textId="77777777" w:rsidR="003D2C31" w:rsidRPr="00B32DDD" w:rsidRDefault="003D2C31" w:rsidP="001D513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4809D26" w14:textId="77777777" w:rsidR="003D2C31" w:rsidRPr="00B32DDD" w:rsidRDefault="003D2C31" w:rsidP="001D5138">
            <w:pPr>
              <w:pStyle w:val="TAL"/>
              <w:rPr>
                <w:rFonts w:cs="Arial"/>
                <w:iCs/>
                <w:szCs w:val="18"/>
                <w:lang w:eastAsia="en-GB"/>
              </w:rPr>
            </w:pPr>
          </w:p>
          <w:p w14:paraId="25198895" w14:textId="77777777" w:rsidR="003D2C31" w:rsidRDefault="003D2C31" w:rsidP="001D513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F99846F" w14:textId="77777777" w:rsidR="003D2C31" w:rsidRPr="0063693E" w:rsidRDefault="003D2C31" w:rsidP="001D513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F7A7B08" w14:textId="77777777" w:rsidR="003D2C31" w:rsidRPr="003A33B7" w:rsidRDefault="003D2C31" w:rsidP="001D513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8CE9A2E" w14:textId="77777777" w:rsidR="003D2C31" w:rsidRPr="000C5AEF" w:rsidRDefault="003D2C31" w:rsidP="001D513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8FD99FF"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09A9D2"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defaultValue: None</w:t>
            </w:r>
          </w:p>
          <w:p w14:paraId="61C4C37D" w14:textId="77777777" w:rsidR="003D2C31" w:rsidRDefault="003D2C31" w:rsidP="001D5138">
            <w:pPr>
              <w:spacing w:after="0"/>
              <w:rPr>
                <w:rFonts w:ascii="Arial" w:hAnsi="Arial" w:cs="Arial"/>
                <w:snapToGrid w:val="0"/>
                <w:sz w:val="18"/>
                <w:szCs w:val="18"/>
              </w:rPr>
            </w:pPr>
            <w:r w:rsidRPr="00CB1285">
              <w:rPr>
                <w:szCs w:val="18"/>
                <w:lang w:val="en-US"/>
              </w:rPr>
              <w:t>isNullable: False</w:t>
            </w:r>
          </w:p>
        </w:tc>
      </w:tr>
      <w:tr w:rsidR="003D2C31" w14:paraId="615B77B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CF2BF" w14:textId="77777777" w:rsidR="003D2C31" w:rsidRDefault="003D2C31" w:rsidP="001D513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7948B4" w14:textId="77777777" w:rsidR="003D2C31" w:rsidRPr="004040C3" w:rsidRDefault="003D2C31" w:rsidP="001D513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9E6E785" w14:textId="77777777" w:rsidR="003D2C31" w:rsidRPr="00B32DDD" w:rsidRDefault="003D2C31" w:rsidP="001D5138">
            <w:pPr>
              <w:pStyle w:val="TAL"/>
              <w:rPr>
                <w:rFonts w:cs="Arial"/>
                <w:szCs w:val="18"/>
              </w:rPr>
            </w:pPr>
          </w:p>
          <w:p w14:paraId="5A4CDA1E" w14:textId="77777777" w:rsidR="003D2C31" w:rsidRDefault="003D2C31" w:rsidP="001D513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15893F4" w14:textId="77777777" w:rsidR="003D2C31" w:rsidRPr="0063693E" w:rsidRDefault="003D2C31" w:rsidP="001D513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E30D66D" w14:textId="77777777" w:rsidR="003D2C31" w:rsidRPr="003A33B7" w:rsidRDefault="003D2C31" w:rsidP="001D513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29EE4D2" w14:textId="77777777" w:rsidR="003D2C31" w:rsidRPr="000C5AEF" w:rsidRDefault="003D2C31" w:rsidP="001D513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4BD223B"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D71863"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defaultValue: None</w:t>
            </w:r>
          </w:p>
          <w:p w14:paraId="44CF5778" w14:textId="77777777" w:rsidR="003D2C31" w:rsidRDefault="003D2C31" w:rsidP="001D5138">
            <w:pPr>
              <w:spacing w:after="0"/>
              <w:rPr>
                <w:rFonts w:ascii="Arial" w:hAnsi="Arial" w:cs="Arial"/>
                <w:snapToGrid w:val="0"/>
                <w:sz w:val="18"/>
                <w:szCs w:val="18"/>
              </w:rPr>
            </w:pPr>
            <w:r w:rsidRPr="00CB1285">
              <w:rPr>
                <w:szCs w:val="18"/>
                <w:lang w:val="en-US"/>
              </w:rPr>
              <w:t>isNullable: False</w:t>
            </w:r>
          </w:p>
        </w:tc>
      </w:tr>
      <w:tr w:rsidR="003D2C31" w14:paraId="303A2A1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BF774"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F20E66C"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C348970" w14:textId="77777777" w:rsidR="003D2C31" w:rsidRDefault="003D2C31" w:rsidP="001D5138">
            <w:pPr>
              <w:spacing w:after="0"/>
              <w:rPr>
                <w:rFonts w:ascii="Arial" w:hAnsi="Arial" w:cs="Arial"/>
                <w:color w:val="000000"/>
                <w:sz w:val="18"/>
                <w:szCs w:val="18"/>
                <w:lang w:eastAsia="zh-CN"/>
              </w:rPr>
            </w:pPr>
          </w:p>
          <w:p w14:paraId="16895D1D"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EC5E9B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9A302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D932D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23434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7D67CE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A83C8B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Yes</w:t>
            </w:r>
          </w:p>
          <w:p w14:paraId="2CB82A43" w14:textId="77777777" w:rsidR="003D2C31" w:rsidRDefault="003D2C31" w:rsidP="001D5138">
            <w:pPr>
              <w:spacing w:after="0"/>
              <w:rPr>
                <w:rFonts w:ascii="Arial" w:hAnsi="Arial" w:cs="Arial"/>
                <w:snapToGrid w:val="0"/>
                <w:sz w:val="18"/>
                <w:szCs w:val="18"/>
              </w:rPr>
            </w:pPr>
            <w:r>
              <w:rPr>
                <w:rFonts w:cs="Arial"/>
                <w:snapToGrid w:val="0"/>
                <w:szCs w:val="18"/>
              </w:rPr>
              <w:t>isNullable: True</w:t>
            </w:r>
          </w:p>
        </w:tc>
      </w:tr>
      <w:tr w:rsidR="003D2C31" w14:paraId="509969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CFDA8"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A4BFF4E" w14:textId="77777777" w:rsidR="003D2C31" w:rsidRDefault="003D2C31" w:rsidP="001D513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08E35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ServiceProfile</w:t>
            </w:r>
          </w:p>
          <w:p w14:paraId="6A95BB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0D44ACB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A336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646D6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5C58E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E9C0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66818F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0632F"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A99D132" w14:textId="77777777" w:rsidR="003D2C31" w:rsidRDefault="003D2C31" w:rsidP="001D5138">
            <w:pPr>
              <w:pStyle w:val="TAL"/>
              <w:rPr>
                <w:lang w:eastAsia="zh-CN"/>
              </w:rPr>
            </w:pPr>
            <w:r>
              <w:rPr>
                <w:lang w:eastAsia="zh-CN"/>
              </w:rPr>
              <w:t>An attribute specifies a list of SliceProfile (see clause 6.3.4) supported by the network slice subnet.</w:t>
            </w:r>
          </w:p>
          <w:p w14:paraId="79FB642C" w14:textId="77777777" w:rsidR="003D2C31" w:rsidRDefault="003D2C31" w:rsidP="001D5138">
            <w:pPr>
              <w:pStyle w:val="TAL"/>
              <w:rPr>
                <w:lang w:eastAsia="zh-CN"/>
              </w:rPr>
            </w:pPr>
          </w:p>
          <w:p w14:paraId="3C3ED350" w14:textId="77777777" w:rsidR="003D2C31" w:rsidRPr="00A71F56" w:rsidRDefault="003D2C31" w:rsidP="001D513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13D6A1F" w14:textId="77777777" w:rsidR="003D2C31" w:rsidRPr="00A71F56" w:rsidRDefault="003D2C31" w:rsidP="001D5138">
            <w:pPr>
              <w:pStyle w:val="TAL"/>
            </w:pPr>
          </w:p>
          <w:p w14:paraId="3C1CFABB" w14:textId="77777777" w:rsidR="003D2C31" w:rsidRDefault="003D2C31" w:rsidP="001D513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ECBBF1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SliceProfile</w:t>
            </w:r>
          </w:p>
          <w:p w14:paraId="296F73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33B1EFE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C4C28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BCDB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82B76A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73E0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99E5CB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269F7"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5F7DEFB" w14:textId="77777777" w:rsidR="003D2C31" w:rsidRDefault="003D2C31" w:rsidP="001D5138">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51320A24" w14:textId="77777777" w:rsidR="003D2C31" w:rsidRDefault="003D2C31" w:rsidP="001D5138">
            <w:pPr>
              <w:pStyle w:val="TAL"/>
              <w:rPr>
                <w:snapToGrid w:val="0"/>
              </w:rPr>
            </w:pPr>
          </w:p>
          <w:p w14:paraId="07BBF873" w14:textId="77777777" w:rsidR="003D2C31" w:rsidRDefault="003D2C31" w:rsidP="001D5138">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137006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61886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DB97D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45DA5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79FD3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9759FB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07C3F8A" w14:textId="77777777" w:rsidR="003D2C31" w:rsidRDefault="003D2C31" w:rsidP="001D5138">
            <w:pPr>
              <w:spacing w:after="0"/>
              <w:rPr>
                <w:rFonts w:ascii="Arial" w:hAnsi="Arial" w:cs="Arial"/>
                <w:snapToGrid w:val="0"/>
                <w:sz w:val="18"/>
                <w:szCs w:val="18"/>
              </w:rPr>
            </w:pPr>
            <w:r>
              <w:rPr>
                <w:rFonts w:cs="Arial"/>
                <w:snapToGrid w:val="0"/>
                <w:szCs w:val="18"/>
              </w:rPr>
              <w:t>isNullable: False</w:t>
            </w:r>
          </w:p>
        </w:tc>
      </w:tr>
      <w:tr w:rsidR="003D2C31" w14:paraId="381A2BB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87CB4"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CB4C826" w14:textId="77777777" w:rsidR="003D2C31" w:rsidRDefault="003D2C31" w:rsidP="001D513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6F5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DelayTolerance</w:t>
            </w:r>
          </w:p>
          <w:p w14:paraId="4FF3FB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DF1F1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5B901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56813D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4CE442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F38AB7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CF71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F70B3E8"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B290BD" w14:textId="77777777" w:rsidR="003D2C31" w:rsidRDefault="003D2C31" w:rsidP="001D5138">
            <w:pPr>
              <w:pStyle w:val="TAL"/>
              <w:rPr>
                <w:rFonts w:cs="Arial"/>
                <w:szCs w:val="18"/>
              </w:rPr>
            </w:pPr>
          </w:p>
          <w:p w14:paraId="6A678B1C"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2150931B"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2B2835CC"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A4956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0505209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0BEDD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53114A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6F31C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78E75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44601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7407C" w14:textId="77777777" w:rsidR="003D2C31" w:rsidRDefault="003D2C31" w:rsidP="001D513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311B4BB" w14:textId="77777777" w:rsidR="003D2C31" w:rsidRDefault="003D2C31" w:rsidP="001D513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94F42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DeterministicComm</w:t>
            </w:r>
          </w:p>
          <w:p w14:paraId="00A5B7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806DD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A0309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19BFF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8A4A4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DFC4B9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6DCD9" w14:textId="77777777" w:rsidR="003D2C31" w:rsidRPr="00603CDA" w:rsidRDefault="003D2C31" w:rsidP="001D513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6F334CB"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B3D1F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DeterministicComm</w:t>
            </w:r>
          </w:p>
          <w:p w14:paraId="72FE61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3FC95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C0CB15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DFB5F5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F84A00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3148E8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DB7C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B01CCB"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34D66DF" w14:textId="77777777" w:rsidR="003D2C31" w:rsidRDefault="003D2C31" w:rsidP="001D5138">
            <w:pPr>
              <w:pStyle w:val="TAL"/>
              <w:rPr>
                <w:rFonts w:cs="Arial"/>
                <w:szCs w:val="18"/>
              </w:rPr>
            </w:pPr>
          </w:p>
          <w:p w14:paraId="0B704BA9"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E135348"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766ED688"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9167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644FC5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34CF3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A28EA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EC48E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591BD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213CB3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D40B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996F1F" w14:textId="77777777" w:rsidR="003D2C31" w:rsidRPr="00A64E7A" w:rsidRDefault="003D2C31" w:rsidP="001D5138">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3C48EEA6"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82F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r>
              <w:rPr>
                <w:rFonts w:ascii="Arial" w:hAnsi="Arial" w:cs="Arial"/>
                <w:snapToGrid w:val="0"/>
                <w:sz w:val="18"/>
                <w:szCs w:val="18"/>
              </w:rPr>
              <w:t>l</w:t>
            </w:r>
          </w:p>
          <w:p w14:paraId="50504D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33BF03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1F0D38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4EEF22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708A7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14B1F1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D7C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D29AC81" w14:textId="77777777" w:rsidR="003D2C31" w:rsidRDefault="003D2C31" w:rsidP="001D513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2CB9CD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84CC4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42DF2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1BA3B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08D74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DB9B3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83481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9F616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3929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4C56CC" w14:textId="77777777" w:rsidR="003D2C31" w:rsidRDefault="003D2C31" w:rsidP="001D513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BAA87C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827DB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C2CC5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CA288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26A32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F2C91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BDBCA8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4232C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65A7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4885F8B" w14:textId="77777777" w:rsidR="003D2C31" w:rsidRDefault="003D2C31" w:rsidP="001D5138">
            <w:pPr>
              <w:pStyle w:val="TAL"/>
              <w:rPr>
                <w:lang w:eastAsia="de-DE"/>
              </w:rPr>
            </w:pPr>
            <w:r>
              <w:rPr>
                <w:lang w:eastAsia="de-DE"/>
              </w:rPr>
              <w:t xml:space="preserve">This attribute defines data rate supported by the network slice per UE, refer NG.116 [50]. </w:t>
            </w:r>
          </w:p>
          <w:p w14:paraId="3EC61DB4"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6E63C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12F768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85F4D2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B1FC5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CDE50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B511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860C9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29DBA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371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3451180" w14:textId="77777777" w:rsidR="003D2C31" w:rsidRDefault="003D2C31" w:rsidP="001D5138">
            <w:pPr>
              <w:pStyle w:val="TAL"/>
              <w:rPr>
                <w:lang w:eastAsia="de-DE"/>
              </w:rPr>
            </w:pPr>
            <w:r>
              <w:rPr>
                <w:lang w:eastAsia="de-DE"/>
              </w:rPr>
              <w:t>This attribute describes the guaranteed data rate.</w:t>
            </w:r>
          </w:p>
          <w:p w14:paraId="6BBD3DA7"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F32D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D3593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B59E4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2A6A7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E778D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B7716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4118E9F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8942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F85A49" w14:textId="77777777" w:rsidR="003D2C31" w:rsidRDefault="003D2C31" w:rsidP="001D5138">
            <w:pPr>
              <w:pStyle w:val="TAL"/>
              <w:rPr>
                <w:lang w:eastAsia="de-DE"/>
              </w:rPr>
            </w:pPr>
            <w:r>
              <w:rPr>
                <w:lang w:eastAsia="de-DE"/>
              </w:rPr>
              <w:t>This attribute describes the maximum data rate.</w:t>
            </w:r>
          </w:p>
          <w:p w14:paraId="0FAC8341"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41B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2042B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4F45C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D7C3FC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2A6B1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FF6FB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5BE174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40FA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9687319" w14:textId="77777777" w:rsidR="003D2C31" w:rsidRDefault="003D2C31" w:rsidP="001D513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714573B"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341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44D11D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57323B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D2CFB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1BBC1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AF514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171B84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325A28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0A3C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FE751EC" w14:textId="77777777" w:rsidR="003D2C31" w:rsidRDefault="003D2C31" w:rsidP="001D5138">
            <w:pPr>
              <w:pStyle w:val="TAL"/>
              <w:rPr>
                <w:lang w:eastAsia="de-DE"/>
              </w:rPr>
            </w:pPr>
            <w:r>
              <w:rPr>
                <w:lang w:eastAsia="de-DE"/>
              </w:rPr>
              <w:t xml:space="preserve">This attribute defines data rate supported by the network slice per UE, refer NG.116 [50]. </w:t>
            </w:r>
          </w:p>
          <w:p w14:paraId="083E9BA9"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E65C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747612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A902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ECBB2E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9A0B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BAB81F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DA662B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A1FB7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8062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70F777" w14:textId="77777777" w:rsidR="003D2C31" w:rsidRDefault="003D2C31" w:rsidP="001D513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D235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266B60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573B1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8350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1C09C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543872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AA57FA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C71BCA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EED42" w14:textId="77777777" w:rsidR="003D2C31" w:rsidRDefault="003D2C31" w:rsidP="001D513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670D550" w14:textId="77777777" w:rsidR="003D2C31" w:rsidRDefault="003D2C31" w:rsidP="001D513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1B4642F"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743E4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MaxPktSize</w:t>
            </w:r>
          </w:p>
          <w:p w14:paraId="6687315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B7DC6B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33DB6C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1997E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88F4EE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CD2C2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E0D4F7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02CFD" w14:textId="77777777" w:rsidR="003D2C31" w:rsidRPr="007B738C" w:rsidRDefault="003D2C31" w:rsidP="001D513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EAAAE37" w14:textId="77777777" w:rsidR="003D2C31" w:rsidRDefault="003D2C31" w:rsidP="001D513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4EA58A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MaxPktSize</w:t>
            </w:r>
          </w:p>
          <w:p w14:paraId="3D5910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CCFAA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5DC3E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4751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4141D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2CA18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6AA395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F0E2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9BFD527" w14:textId="77777777" w:rsidR="003D2C31" w:rsidRDefault="003D2C31" w:rsidP="001D5138">
            <w:pPr>
              <w:pStyle w:val="TAL"/>
              <w:rPr>
                <w:lang w:eastAsia="de-DE"/>
              </w:rPr>
            </w:pPr>
            <w:r>
              <w:rPr>
                <w:lang w:eastAsia="de-DE"/>
              </w:rPr>
              <w:t xml:space="preserve">This parameter specifies the maximum packet size supported by the network slice, refer NG.116 [50]. </w:t>
            </w:r>
          </w:p>
          <w:p w14:paraId="1F60F5D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C4D7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B940BF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99C4BC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C135EC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285B4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D4187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5F2977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84B70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617B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6A8BD46" w14:textId="77777777" w:rsidR="003D2C31" w:rsidRDefault="003D2C31" w:rsidP="001D5138">
            <w:pPr>
              <w:pStyle w:val="TAL"/>
              <w:rPr>
                <w:lang w:eastAsia="de-DE"/>
              </w:rPr>
            </w:pPr>
            <w:r>
              <w:rPr>
                <w:lang w:eastAsia="de-DE"/>
              </w:rPr>
              <w:t xml:space="preserve">This parameter defines the maximum number of concurrent PDU sessions supported by the network slice, refer NG.116 [50]. </w:t>
            </w:r>
          </w:p>
          <w:p w14:paraId="1271C83A"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B09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MaxNumberofPDUSessions</w:t>
            </w:r>
          </w:p>
          <w:p w14:paraId="52474D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481CD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2AD02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23362D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864AB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9123B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0D58E8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EFAC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96D5B2" w14:textId="77777777" w:rsidR="003D2C31" w:rsidRDefault="003D2C31" w:rsidP="001D5138">
            <w:pPr>
              <w:pStyle w:val="TAL"/>
              <w:rPr>
                <w:lang w:eastAsia="de-DE"/>
              </w:rPr>
            </w:pPr>
            <w:r>
              <w:rPr>
                <w:lang w:eastAsia="de-DE"/>
              </w:rPr>
              <w:t xml:space="preserve">This parameter defines the maximum number of concurrent PDU sessions supported by the network slice, refer NG.116 [50]. </w:t>
            </w:r>
          </w:p>
          <w:p w14:paraId="5690D2BF"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F1D5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3492FA7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59EC0F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65D2C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F8C9E5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0A3890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CCDDE4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C913C1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AB6F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ADA630C" w14:textId="77777777" w:rsidR="003D2C31" w:rsidRDefault="003D2C31" w:rsidP="001D51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168F1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7D178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4FBDD7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D6C3F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CCC00F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4DCEE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906950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36D366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AF77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1B3E059" w14:textId="77777777" w:rsidR="003D2C31" w:rsidRDefault="003D2C31" w:rsidP="001D51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CB2B3F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AFBB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06C8D3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615497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53C293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700582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E67E9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76A0EE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D506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2918B34" w14:textId="77777777" w:rsidR="003D2C31" w:rsidRDefault="003D2C31" w:rsidP="001D51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62E4C"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7ADC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NBIoT</w:t>
            </w:r>
          </w:p>
          <w:p w14:paraId="5464FC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12F32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BE566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30536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A194B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075840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AAD8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C6FE650" w14:textId="77777777" w:rsidR="003D2C31" w:rsidRDefault="003D2C31" w:rsidP="001D51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E375FB" w14:textId="77777777" w:rsidR="003D2C31" w:rsidRDefault="003D2C31" w:rsidP="001D5138">
            <w:pPr>
              <w:pStyle w:val="TAL"/>
              <w:rPr>
                <w:rFonts w:cs="Arial"/>
                <w:szCs w:val="18"/>
              </w:rPr>
            </w:pPr>
          </w:p>
          <w:p w14:paraId="6032261A"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7EECA076"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56D4DA15"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BF44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4AADF9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F5038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395E60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8A6FA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8EABD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2CCFB5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73C9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8BD29BA"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BF6A47B"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a base station and a mobile device and</w:t>
            </w:r>
          </w:p>
          <w:p w14:paraId="6010C957"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mobile devices.</w:t>
            </w:r>
          </w:p>
          <w:p w14:paraId="7F08F375"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70BC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Synchronicity</w:t>
            </w:r>
          </w:p>
          <w:p w14:paraId="20EC06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9BDC3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00206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8CF99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F5389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23D747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3D88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6279B27" w14:textId="77777777" w:rsidR="003D2C31" w:rsidRDefault="003D2C31" w:rsidP="001D513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877D973" w14:textId="77777777" w:rsidR="003D2C31" w:rsidRDefault="003D2C31" w:rsidP="001D5138">
            <w:pPr>
              <w:pStyle w:val="TAL"/>
              <w:rPr>
                <w:rFonts w:cs="Arial"/>
                <w:color w:val="000000"/>
                <w:szCs w:val="18"/>
                <w:lang w:eastAsia="zh-CN"/>
              </w:rPr>
            </w:pPr>
          </w:p>
          <w:p w14:paraId="78DDBFA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E0F6B2C" w14:textId="77777777" w:rsidR="003D2C31" w:rsidRDefault="003D2C31" w:rsidP="001D5138">
            <w:pPr>
              <w:spacing w:after="0"/>
              <w:rPr>
                <w:rFonts w:ascii="Arial" w:hAnsi="Arial" w:cs="Arial"/>
                <w:sz w:val="18"/>
                <w:szCs w:val="18"/>
              </w:rPr>
            </w:pPr>
            <w:r>
              <w:rPr>
                <w:rFonts w:ascii="Arial" w:hAnsi="Arial" w:cs="Arial"/>
                <w:sz w:val="18"/>
                <w:szCs w:val="18"/>
              </w:rPr>
              <w:t>"NOT SUPPORTED", "BETWEEN BS AND UE", "BETWEEN BS AND UE &amp; UE AND UE".</w:t>
            </w:r>
          </w:p>
          <w:p w14:paraId="608F65A7"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3B9C7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21EDA7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2D29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0B060B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97C3B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E0B4A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971512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AD9D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77405AB"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90A2EA4"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AC01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FD2AB5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0475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267A3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2AF7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47361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50C2AB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25E1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C1F8E69"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1A74311"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a base station and a mobile device and</w:t>
            </w:r>
          </w:p>
          <w:p w14:paraId="58C48C76"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mobile devices.</w:t>
            </w:r>
          </w:p>
          <w:p w14:paraId="074D67EF"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98DFD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SynchronicityRANSubnet</w:t>
            </w:r>
          </w:p>
          <w:p w14:paraId="66D1094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C5E13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02C86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2A59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EBFF4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5961F6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00C0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E6AE01B" w14:textId="77777777" w:rsidR="003D2C31" w:rsidRDefault="003D2C31" w:rsidP="001D513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5244B0C" w14:textId="77777777" w:rsidR="003D2C31" w:rsidRDefault="003D2C31" w:rsidP="001D5138">
            <w:pPr>
              <w:pStyle w:val="TAL"/>
              <w:rPr>
                <w:rFonts w:cs="Arial"/>
                <w:color w:val="000000"/>
                <w:szCs w:val="18"/>
                <w:lang w:eastAsia="zh-CN"/>
              </w:rPr>
            </w:pPr>
          </w:p>
          <w:p w14:paraId="2C5FB9B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F657235" w14:textId="77777777" w:rsidR="003D2C31" w:rsidRDefault="003D2C31" w:rsidP="001D5138">
            <w:pPr>
              <w:spacing w:after="0"/>
              <w:rPr>
                <w:rFonts w:ascii="Arial" w:hAnsi="Arial" w:cs="Arial"/>
                <w:sz w:val="18"/>
                <w:szCs w:val="18"/>
              </w:rPr>
            </w:pPr>
            <w:r>
              <w:rPr>
                <w:rFonts w:ascii="Arial" w:hAnsi="Arial" w:cs="Arial"/>
                <w:sz w:val="18"/>
                <w:szCs w:val="18"/>
              </w:rPr>
              <w:t>"NOT SUPPORTED", "BETWEEN BS AND UE", "BETWEEN BS AND UE &amp; UE AND UE".</w:t>
            </w:r>
          </w:p>
          <w:p w14:paraId="21DB4056"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3FD81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7350E0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B56D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B31D0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128A7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FAC07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BC552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FDBC2"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BDE686F"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E5944B1"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CF00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280F91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8E091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A47BE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D66BC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5011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4B5174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CC55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5CA74CB"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EF4459"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1DD1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UserMgmtOpen</w:t>
            </w:r>
          </w:p>
          <w:p w14:paraId="12F89D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6D1C6C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8C2CC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41E27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3E1B3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1B2BA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AFF4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230CDCA"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53ADA7" w14:textId="77777777" w:rsidR="003D2C31" w:rsidRDefault="003D2C31" w:rsidP="001D5138">
            <w:pPr>
              <w:pStyle w:val="TAL"/>
              <w:rPr>
                <w:rFonts w:cs="Arial"/>
                <w:szCs w:val="18"/>
              </w:rPr>
            </w:pPr>
          </w:p>
          <w:p w14:paraId="6639AF64"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E0A735B"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01F856B5"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231FC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71867D0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F76F8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23AE98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91E0EA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123F2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B51018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6C25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D3A7C9D"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CB7A49" w14:textId="77777777" w:rsidR="003D2C31" w:rsidRDefault="003D2C31" w:rsidP="001D5138">
            <w:pPr>
              <w:pStyle w:val="TAL"/>
              <w:rPr>
                <w:rFonts w:cs="Arial"/>
                <w:szCs w:val="18"/>
              </w:rPr>
            </w:pPr>
          </w:p>
          <w:p w14:paraId="541F280C"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5032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V2XCommMode</w:t>
            </w:r>
          </w:p>
          <w:p w14:paraId="01C123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98BF2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8F307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E7679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23160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902875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51DE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849AAD9"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2BFE94" w14:textId="77777777" w:rsidR="003D2C31" w:rsidRDefault="003D2C31" w:rsidP="001D5138">
            <w:pPr>
              <w:pStyle w:val="TAL"/>
              <w:rPr>
                <w:rFonts w:cs="Arial"/>
                <w:szCs w:val="18"/>
              </w:rPr>
            </w:pPr>
          </w:p>
          <w:p w14:paraId="7BD252FF"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EC6FBAB" w14:textId="77777777" w:rsidR="003D2C31" w:rsidRDefault="003D2C31" w:rsidP="001D5138">
            <w:pPr>
              <w:spacing w:after="0"/>
              <w:rPr>
                <w:rFonts w:ascii="Arial" w:hAnsi="Arial" w:cs="Arial"/>
                <w:sz w:val="18"/>
                <w:szCs w:val="18"/>
              </w:rPr>
            </w:pPr>
            <w:r>
              <w:rPr>
                <w:rFonts w:ascii="Arial" w:hAnsi="Arial" w:cs="Arial"/>
                <w:sz w:val="18"/>
                <w:szCs w:val="18"/>
              </w:rPr>
              <w:t>"NOT SUPPORTED", "SUPPORTED BY NR".</w:t>
            </w:r>
          </w:p>
          <w:p w14:paraId="42B1B2DA"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2725F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16E86D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DC1132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30946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5D888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EF85C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83BF2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64A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0382AEC" w14:textId="77777777" w:rsidR="003D2C31" w:rsidRDefault="003D2C31" w:rsidP="001D513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5D341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1482CEF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949C68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1E5328C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7509E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ADE96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3D2C31" w14:paraId="4278FC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1700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3C2E028" w14:textId="77777777" w:rsidR="003D2C31" w:rsidRDefault="003D2C31" w:rsidP="001D51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1E39C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TermDensity</w:t>
            </w:r>
          </w:p>
          <w:p w14:paraId="609C03B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C47CE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9C581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8FE89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7E4E0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8F88DD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9F3B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F886E53" w14:textId="77777777" w:rsidR="003D2C31" w:rsidRDefault="003D2C31" w:rsidP="001D51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FD70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28C231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D04BE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A1F77A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43D2A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875C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41CF821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70BD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63CEAB4" w14:textId="77777777" w:rsidR="003D2C31" w:rsidRDefault="003D2C31" w:rsidP="001D513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04C1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Positioning</w:t>
            </w:r>
          </w:p>
          <w:p w14:paraId="037E2C4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A7454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BC9C8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1307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011B1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093FD1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EF67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490109BE" w14:textId="77777777" w:rsidR="003D2C31" w:rsidRDefault="003D2C31" w:rsidP="001D513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7DF9CCF" w14:textId="77777777" w:rsidR="003D2C31" w:rsidRDefault="003D2C31" w:rsidP="001D5138">
            <w:pPr>
              <w:pStyle w:val="TAL"/>
              <w:rPr>
                <w:rFonts w:cs="Arial"/>
                <w:szCs w:val="18"/>
              </w:rPr>
            </w:pPr>
            <w:r>
              <w:rPr>
                <w:rFonts w:cs="Arial"/>
                <w:szCs w:val="18"/>
              </w:rPr>
              <w:t>CIDE-CID (LTE and NR), OTDOA (LTE and NR), RF fingerprinting, AECID, Hybrid positioning, NET-RTK.</w:t>
            </w:r>
          </w:p>
          <w:p w14:paraId="688F826B"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8B3F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4D03884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1..6</w:t>
            </w:r>
          </w:p>
          <w:p w14:paraId="1B90BB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A7518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936F7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CAF6A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898BA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06B0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5F72DC2"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6A33E20" w14:textId="77777777" w:rsidR="003D2C31" w:rsidRDefault="003D2C31" w:rsidP="001D5138">
            <w:pPr>
              <w:pStyle w:val="TAL"/>
              <w:rPr>
                <w:rFonts w:cs="Arial"/>
                <w:color w:val="000000"/>
                <w:szCs w:val="18"/>
                <w:lang w:eastAsia="zh-CN"/>
              </w:rPr>
            </w:pPr>
          </w:p>
          <w:p w14:paraId="3F931283"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083A10F9" w14:textId="77777777" w:rsidR="003D2C31" w:rsidRDefault="003D2C31" w:rsidP="001D5138">
            <w:pPr>
              <w:spacing w:after="0"/>
              <w:rPr>
                <w:rFonts w:ascii="Arial" w:hAnsi="Arial" w:cs="Arial"/>
                <w:sz w:val="18"/>
                <w:szCs w:val="18"/>
              </w:rPr>
            </w:pPr>
            <w:r>
              <w:rPr>
                <w:rFonts w:ascii="Arial" w:hAnsi="Arial" w:cs="Arial"/>
                <w:sz w:val="18"/>
                <w:szCs w:val="18"/>
              </w:rPr>
              <w:t>"PERSEC", "PERMIN", "PERHOUR".</w:t>
            </w:r>
          </w:p>
          <w:p w14:paraId="36A9CAB8"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D2B9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11F85F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1638E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35803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28B67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1401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9F053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023F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830BCE2"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0CAF122"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186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2DE8BF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508F4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39553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2BDFD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DB6D4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ECB36D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F47D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C32BDE5"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1ABD1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PositioningRANSubnet</w:t>
            </w:r>
          </w:p>
          <w:p w14:paraId="477F0D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3F63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DA17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BC9F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E9AAC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221EE5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4053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648D56A" w14:textId="77777777" w:rsidR="003D2C31" w:rsidRDefault="003D2C31" w:rsidP="001D513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3301375" w14:textId="77777777" w:rsidR="003D2C31" w:rsidRDefault="003D2C31" w:rsidP="001D5138">
            <w:pPr>
              <w:pStyle w:val="TAL"/>
              <w:rPr>
                <w:rFonts w:cs="Arial"/>
                <w:szCs w:val="18"/>
              </w:rPr>
            </w:pPr>
            <w:r>
              <w:rPr>
                <w:rFonts w:cs="Arial"/>
                <w:szCs w:val="18"/>
              </w:rPr>
              <w:t>CIDE-CID (LTE and NR), OTDOA (LTE and NR), RF fingerprinting, AECID, Hybrid positioning, NET-RTK.</w:t>
            </w:r>
          </w:p>
          <w:p w14:paraId="76674212"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5EB3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60CFB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1..6</w:t>
            </w:r>
          </w:p>
          <w:p w14:paraId="2B1EE69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8146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7ADB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9490A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43FEEF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2157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2BD579C"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4D6C10D" w14:textId="77777777" w:rsidR="003D2C31" w:rsidRDefault="003D2C31" w:rsidP="001D5138">
            <w:pPr>
              <w:pStyle w:val="TAL"/>
              <w:rPr>
                <w:rFonts w:cs="Arial"/>
                <w:color w:val="000000"/>
                <w:szCs w:val="18"/>
                <w:lang w:eastAsia="zh-CN"/>
              </w:rPr>
            </w:pPr>
          </w:p>
          <w:p w14:paraId="6DB91791"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70C9FBA7" w14:textId="77777777" w:rsidR="003D2C31" w:rsidRDefault="003D2C31" w:rsidP="001D5138">
            <w:pPr>
              <w:spacing w:after="0"/>
              <w:rPr>
                <w:rFonts w:ascii="Arial" w:hAnsi="Arial" w:cs="Arial"/>
                <w:sz w:val="18"/>
                <w:szCs w:val="18"/>
              </w:rPr>
            </w:pPr>
            <w:r>
              <w:rPr>
                <w:rFonts w:ascii="Arial" w:hAnsi="Arial" w:cs="Arial"/>
                <w:sz w:val="18"/>
                <w:szCs w:val="18"/>
              </w:rPr>
              <w:t>"PERSEC", "PERMIN", "PERHOUR".</w:t>
            </w:r>
          </w:p>
          <w:p w14:paraId="0FC817C1"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43F1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6B9E13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A69F9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8F20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3E63F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31769B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A52E96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F773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34E3328"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A0D50C2"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E00A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CFBE8C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71E38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D7A57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976ED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27194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C17ED3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B3F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694D043" w14:textId="77777777" w:rsidR="003D2C31" w:rsidRDefault="003D2C31" w:rsidP="001D513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0689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3DFB5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834DB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D5AAE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09F4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6F690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62CDF13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4710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8A12B21" w14:textId="77777777" w:rsidR="003D2C31" w:rsidRDefault="003D2C31" w:rsidP="001D513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0068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0CA4BD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705A3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E595A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4E7B1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782DFB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2054D70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5EA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CB79D3C" w14:textId="77777777" w:rsidR="003D2C31" w:rsidRDefault="003D2C31" w:rsidP="001D5138">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B17D0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BAA7A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62CBF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DB1EB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DA31FA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6031BF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7C21188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B056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49A5D84" w14:textId="77777777" w:rsidR="003D2C31" w:rsidRDefault="003D2C31" w:rsidP="001D5138">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1024D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60F21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23520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B1E258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E932F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F7EBC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7DDBAD0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782A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1C521B" w14:textId="77777777" w:rsidR="003D2C31" w:rsidRDefault="003D2C31" w:rsidP="001D513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4869EF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B8C41D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EC5C6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4607C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499E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ECA318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A52533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92E2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BD1EFA" w14:textId="77777777" w:rsidR="003D2C31" w:rsidRDefault="003D2C31" w:rsidP="001D513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5A6AA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6DBAA9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012C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11A0B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F3661B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44F9D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5D6D047F" w14:textId="77777777" w:rsidR="003D2C31" w:rsidRDefault="003D2C31" w:rsidP="001D5138">
            <w:pPr>
              <w:spacing w:after="0"/>
              <w:rPr>
                <w:rFonts w:ascii="Arial" w:hAnsi="Arial" w:cs="Arial"/>
                <w:snapToGrid w:val="0"/>
                <w:sz w:val="18"/>
                <w:szCs w:val="18"/>
              </w:rPr>
            </w:pPr>
          </w:p>
        </w:tc>
      </w:tr>
      <w:tr w:rsidR="003D2C31" w14:paraId="3788F95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ECE4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14C5236" w14:textId="77777777" w:rsidR="003D2C31" w:rsidRDefault="003D2C31" w:rsidP="001D513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7FAA1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15250C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494FB8B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6F07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824ED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A188AE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2A952A6A" w14:textId="77777777" w:rsidR="003D2C31" w:rsidRDefault="003D2C31" w:rsidP="001D5138">
            <w:pPr>
              <w:spacing w:after="0"/>
              <w:rPr>
                <w:rFonts w:ascii="Arial" w:hAnsi="Arial" w:cs="Arial"/>
                <w:snapToGrid w:val="0"/>
                <w:sz w:val="18"/>
                <w:szCs w:val="18"/>
              </w:rPr>
            </w:pPr>
          </w:p>
        </w:tc>
      </w:tr>
      <w:tr w:rsidR="003D2C31" w14:paraId="232798F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1D6A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9253F14" w14:textId="77777777" w:rsidR="003D2C31" w:rsidRDefault="003D2C31" w:rsidP="001D513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4F1BD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290966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68B346A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AAE49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103F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56EADF1" w14:textId="77777777" w:rsidR="003D2C31" w:rsidRDefault="003D2C31" w:rsidP="001D5138">
            <w:pPr>
              <w:pStyle w:val="TAL"/>
              <w:rPr>
                <w:rFonts w:cs="Arial"/>
                <w:snapToGrid w:val="0"/>
                <w:szCs w:val="18"/>
              </w:rPr>
            </w:pPr>
            <w:r>
              <w:rPr>
                <w:rFonts w:cs="Arial"/>
                <w:snapToGrid w:val="0"/>
                <w:szCs w:val="18"/>
              </w:rPr>
              <w:t>allowedValues: N/A</w:t>
            </w:r>
          </w:p>
          <w:p w14:paraId="4213DA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0EA9CCEF" w14:textId="77777777" w:rsidR="003D2C31" w:rsidRDefault="003D2C31" w:rsidP="001D5138">
            <w:pPr>
              <w:spacing w:after="0"/>
              <w:rPr>
                <w:rFonts w:ascii="Arial" w:hAnsi="Arial" w:cs="Arial"/>
                <w:snapToGrid w:val="0"/>
                <w:sz w:val="18"/>
                <w:szCs w:val="18"/>
              </w:rPr>
            </w:pPr>
          </w:p>
        </w:tc>
      </w:tr>
      <w:tr w:rsidR="003D2C31" w14:paraId="1E6C680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3C852"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4C8B90D" w14:textId="77777777" w:rsidR="003D2C31" w:rsidRDefault="003D2C31" w:rsidP="001D513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36FD13B" w14:textId="77777777" w:rsidR="003D2C31" w:rsidRDefault="003D2C31" w:rsidP="001D5138">
            <w:pPr>
              <w:pStyle w:val="TAL"/>
              <w:rPr>
                <w:rFonts w:cs="Arial"/>
                <w:snapToGrid w:val="0"/>
                <w:szCs w:val="18"/>
              </w:rPr>
            </w:pPr>
          </w:p>
          <w:p w14:paraId="23BAB667" w14:textId="77777777" w:rsidR="003D2C31" w:rsidRDefault="003D2C31" w:rsidP="001D513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CF44B88" w14:textId="77777777" w:rsidR="003D2C31" w:rsidRDefault="003D2C31" w:rsidP="001D5138">
            <w:pPr>
              <w:pStyle w:val="TAL"/>
              <w:rPr>
                <w:color w:val="000000"/>
              </w:rPr>
            </w:pPr>
          </w:p>
          <w:p w14:paraId="53029080" w14:textId="77777777" w:rsidR="003D2C31" w:rsidRDefault="003D2C31" w:rsidP="001D513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6E4E27" w14:textId="77777777" w:rsidR="003D2C31" w:rsidRDefault="003D2C31" w:rsidP="001D5138">
            <w:pPr>
              <w:pStyle w:val="TAL"/>
            </w:pPr>
            <w:r>
              <w:t>type: String</w:t>
            </w:r>
          </w:p>
          <w:p w14:paraId="36B8E4DE" w14:textId="77777777" w:rsidR="003D2C31" w:rsidRDefault="003D2C31" w:rsidP="001D5138">
            <w:pPr>
              <w:pStyle w:val="TAL"/>
            </w:pPr>
            <w:r>
              <w:t>multiplicity: 1</w:t>
            </w:r>
          </w:p>
          <w:p w14:paraId="6E30E30D" w14:textId="77777777" w:rsidR="003D2C31" w:rsidRDefault="003D2C31" w:rsidP="001D5138">
            <w:pPr>
              <w:pStyle w:val="TAL"/>
            </w:pPr>
            <w:r>
              <w:t>isOrdered: N/A</w:t>
            </w:r>
          </w:p>
          <w:p w14:paraId="648351B9" w14:textId="77777777" w:rsidR="003D2C31" w:rsidRDefault="003D2C31" w:rsidP="001D5138">
            <w:pPr>
              <w:pStyle w:val="TAL"/>
            </w:pPr>
            <w:r>
              <w:t>isUnique: N/A</w:t>
            </w:r>
          </w:p>
          <w:p w14:paraId="1CE3048B" w14:textId="77777777" w:rsidR="003D2C31" w:rsidRDefault="003D2C31" w:rsidP="001D5138">
            <w:pPr>
              <w:pStyle w:val="TAL"/>
            </w:pPr>
            <w:r>
              <w:t>defaultValue: None</w:t>
            </w:r>
          </w:p>
          <w:p w14:paraId="4C321645" w14:textId="77777777" w:rsidR="003D2C31" w:rsidRDefault="003D2C31" w:rsidP="001D5138">
            <w:pPr>
              <w:pStyle w:val="TAL"/>
            </w:pPr>
            <w:r>
              <w:t>isNullable: False</w:t>
            </w:r>
          </w:p>
          <w:p w14:paraId="388D43BC" w14:textId="77777777" w:rsidR="003D2C31" w:rsidRDefault="003D2C31" w:rsidP="001D5138">
            <w:pPr>
              <w:spacing w:after="0"/>
              <w:rPr>
                <w:rFonts w:ascii="Arial" w:hAnsi="Arial" w:cs="Arial"/>
                <w:snapToGrid w:val="0"/>
                <w:sz w:val="18"/>
                <w:szCs w:val="18"/>
              </w:rPr>
            </w:pPr>
          </w:p>
        </w:tc>
      </w:tr>
      <w:tr w:rsidR="003D2C31" w14:paraId="395B211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EA6A3"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BAB7E80" w14:textId="77777777" w:rsidR="003D2C31" w:rsidRDefault="003D2C31" w:rsidP="001D5138">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5D20D2AF" w14:textId="77777777" w:rsidR="003D2C31" w:rsidRDefault="003D2C31" w:rsidP="001D513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3F69C7"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EC9C7D7"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2E046710"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79F29020"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6990081E"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559467B3" w14:textId="77777777" w:rsidR="003D2C31" w:rsidRDefault="003D2C31" w:rsidP="001D5138">
            <w:pPr>
              <w:pStyle w:val="TAL"/>
            </w:pPr>
            <w:r>
              <w:rPr>
                <w:rFonts w:cs="Arial"/>
                <w:szCs w:val="18"/>
              </w:rPr>
              <w:t>isNullable: False</w:t>
            </w:r>
          </w:p>
        </w:tc>
      </w:tr>
      <w:tr w:rsidR="003D2C31" w14:paraId="05BDB27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10169"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F7010BB" w14:textId="77777777" w:rsidR="003D2C31" w:rsidRDefault="003D2C31" w:rsidP="001D5138">
            <w:pPr>
              <w:pStyle w:val="TAL"/>
            </w:pPr>
            <w:r>
              <w:rPr>
                <w:lang w:eastAsia="de-DE"/>
              </w:rPr>
              <w:t>This parameter specifies the type of a logical transport interface. It could be VLAN, MPLS or Segment</w:t>
            </w:r>
            <w:r>
              <w:rPr>
                <w:color w:val="000000"/>
              </w:rPr>
              <w:t>.</w:t>
            </w:r>
          </w:p>
          <w:p w14:paraId="493EABE0" w14:textId="77777777" w:rsidR="003D2C31" w:rsidRDefault="003D2C31" w:rsidP="001D5138">
            <w:pPr>
              <w:pStyle w:val="TAL"/>
              <w:rPr>
                <w:snapToGrid w:val="0"/>
              </w:rPr>
            </w:pPr>
          </w:p>
          <w:p w14:paraId="04549755" w14:textId="77777777" w:rsidR="003D2C31" w:rsidRDefault="003D2C31" w:rsidP="001D513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C3E3B05"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A6B0FED"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384EBA29"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F48802D"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5B6A0A8C"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0E2392A6" w14:textId="77777777" w:rsidR="003D2C31" w:rsidRDefault="003D2C31" w:rsidP="001D5138">
            <w:pPr>
              <w:pStyle w:val="TAL"/>
            </w:pPr>
            <w:r>
              <w:rPr>
                <w:rFonts w:cs="Arial"/>
                <w:szCs w:val="18"/>
              </w:rPr>
              <w:t>isNullable: False</w:t>
            </w:r>
          </w:p>
        </w:tc>
      </w:tr>
      <w:tr w:rsidR="003D2C31" w14:paraId="6A15A2B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2FA2"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595440BA" w14:textId="77777777" w:rsidR="003D2C31" w:rsidRDefault="003D2C31" w:rsidP="001D513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0440879" w14:textId="77777777" w:rsidR="003D2C31" w:rsidRDefault="003D2C31" w:rsidP="001D513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D05C8D3" w14:textId="77777777" w:rsidR="003D2C31" w:rsidRDefault="003D2C31" w:rsidP="001D5138">
            <w:pPr>
              <w:pStyle w:val="TAL"/>
              <w:rPr>
                <w:lang w:eastAsia="zh-CN"/>
              </w:rPr>
            </w:pPr>
            <w:r>
              <w:rPr>
                <w:lang w:eastAsia="zh-CN"/>
              </w:rPr>
              <w:t>In case logical transport interface is MPLS, it is MPLS Tag.</w:t>
            </w:r>
          </w:p>
          <w:p w14:paraId="01F60958" w14:textId="77777777" w:rsidR="003D2C31" w:rsidRDefault="003D2C31" w:rsidP="001D5138">
            <w:pPr>
              <w:pStyle w:val="TAL"/>
            </w:pPr>
            <w:r>
              <w:rPr>
                <w:lang w:eastAsia="zh-CN"/>
              </w:rPr>
              <w:t xml:space="preserve">In case logical transport interface is </w:t>
            </w:r>
            <w:r>
              <w:rPr>
                <w:lang w:eastAsia="de-DE"/>
              </w:rPr>
              <w:t>Segment, it is Segment ID.</w:t>
            </w:r>
          </w:p>
          <w:p w14:paraId="56D11B68" w14:textId="77777777" w:rsidR="003D2C31" w:rsidRDefault="003D2C31" w:rsidP="001D5138">
            <w:pPr>
              <w:pStyle w:val="TAL"/>
              <w:rPr>
                <w:snapToGrid w:val="0"/>
              </w:rPr>
            </w:pPr>
          </w:p>
          <w:p w14:paraId="2F154598" w14:textId="77777777" w:rsidR="003D2C31" w:rsidRDefault="003D2C31" w:rsidP="001D513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1B9668"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660AD7"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5CBACBFF"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0530D314"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3D1E46C9"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4D8E606A"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4AEC5E4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02903" w14:textId="77777777" w:rsidR="003D2C31" w:rsidRDefault="003D2C31" w:rsidP="001D5138">
            <w:pPr>
              <w:pStyle w:val="TAL"/>
              <w:rPr>
                <w:rFonts w:ascii="Courier New" w:hAnsi="Courier New" w:cs="Courier New"/>
                <w:szCs w:val="18"/>
                <w:lang w:eastAsia="zh-CN"/>
              </w:rPr>
            </w:pPr>
            <w:bookmarkStart w:id="3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6022C76" w14:textId="77777777" w:rsidR="003D2C31" w:rsidRDefault="003D2C31" w:rsidP="001D513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C707292" w14:textId="77777777" w:rsidR="003D2C31" w:rsidRPr="007236D7" w:rsidRDefault="003D2C31" w:rsidP="001D5138">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0E844B9" w14:textId="77777777" w:rsidR="003D2C31" w:rsidRDefault="003D2C31" w:rsidP="001D5138">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9A14672" w14:textId="77777777" w:rsidR="003D2C31" w:rsidRDefault="003D2C31" w:rsidP="001D5138">
            <w:pPr>
              <w:pStyle w:val="TAL"/>
              <w:ind w:left="284"/>
              <w:rPr>
                <w:rFonts w:cs="Arial"/>
                <w:snapToGrid w:val="0"/>
                <w:szCs w:val="18"/>
              </w:rPr>
            </w:pPr>
            <w:r>
              <w:rPr>
                <w:rFonts w:cs="Arial"/>
                <w:snapToGrid w:val="0"/>
                <w:szCs w:val="18"/>
              </w:rPr>
              <w:t xml:space="preserve">- system name, </w:t>
            </w:r>
          </w:p>
          <w:p w14:paraId="1B186A12" w14:textId="77777777" w:rsidR="003D2C31" w:rsidRPr="007236D7" w:rsidRDefault="003D2C31" w:rsidP="001D5138">
            <w:pPr>
              <w:pStyle w:val="TAL"/>
              <w:ind w:left="284"/>
              <w:rPr>
                <w:rFonts w:cs="Arial"/>
                <w:snapToGrid w:val="0"/>
                <w:szCs w:val="18"/>
              </w:rPr>
            </w:pPr>
            <w:r>
              <w:rPr>
                <w:rFonts w:cs="Arial"/>
                <w:snapToGrid w:val="0"/>
                <w:szCs w:val="18"/>
              </w:rPr>
              <w:t xml:space="preserve">- port name, </w:t>
            </w:r>
          </w:p>
          <w:p w14:paraId="12A9E22C" w14:textId="77777777" w:rsidR="003D2C31" w:rsidRDefault="003D2C31" w:rsidP="001D5138">
            <w:pPr>
              <w:pStyle w:val="TAL"/>
              <w:ind w:left="284"/>
              <w:rPr>
                <w:rFonts w:cs="Arial"/>
                <w:snapToGrid w:val="0"/>
                <w:szCs w:val="18"/>
              </w:rPr>
            </w:pPr>
            <w:r w:rsidRPr="007236D7">
              <w:rPr>
                <w:rFonts w:cs="Arial"/>
                <w:snapToGrid w:val="0"/>
                <w:szCs w:val="18"/>
              </w:rPr>
              <w:t>- VLAN ID,</w:t>
            </w:r>
          </w:p>
          <w:p w14:paraId="1A567D37" w14:textId="77777777" w:rsidR="003D2C31" w:rsidRDefault="003D2C31" w:rsidP="001D5138">
            <w:pPr>
              <w:pStyle w:val="TAL"/>
              <w:ind w:left="284"/>
              <w:rPr>
                <w:rFonts w:cs="Arial"/>
                <w:snapToGrid w:val="0"/>
                <w:szCs w:val="18"/>
              </w:rPr>
            </w:pPr>
            <w:r>
              <w:rPr>
                <w:rFonts w:cs="Arial"/>
                <w:snapToGrid w:val="0"/>
                <w:szCs w:val="18"/>
              </w:rPr>
              <w:t>- IP management address of transport nodes.</w:t>
            </w:r>
          </w:p>
          <w:p w14:paraId="030E688C" w14:textId="77777777" w:rsidR="003D2C31" w:rsidRDefault="003D2C31" w:rsidP="001D5138">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ACD73DC" w14:textId="77777777" w:rsidR="003D2C31" w:rsidRDefault="003D2C31" w:rsidP="001D5138">
            <w:pPr>
              <w:pStyle w:val="TAL"/>
            </w:pPr>
            <w:r>
              <w:t>type: String</w:t>
            </w:r>
          </w:p>
          <w:p w14:paraId="16E2B730" w14:textId="77777777" w:rsidR="003D2C31" w:rsidRDefault="003D2C31" w:rsidP="001D5138">
            <w:pPr>
              <w:pStyle w:val="TAL"/>
            </w:pPr>
            <w:r>
              <w:t>multiplicity: *</w:t>
            </w:r>
          </w:p>
          <w:p w14:paraId="129A6503" w14:textId="77777777" w:rsidR="003D2C31" w:rsidRDefault="003D2C31" w:rsidP="001D5138">
            <w:pPr>
              <w:pStyle w:val="TAL"/>
            </w:pPr>
            <w:r>
              <w:t>isOrdered: False</w:t>
            </w:r>
          </w:p>
          <w:p w14:paraId="4821DCE3" w14:textId="77777777" w:rsidR="003D2C31" w:rsidRDefault="003D2C31" w:rsidP="001D5138">
            <w:pPr>
              <w:pStyle w:val="TAL"/>
            </w:pPr>
            <w:r>
              <w:t>isUnique: N/A</w:t>
            </w:r>
          </w:p>
          <w:p w14:paraId="5623BE2A" w14:textId="77777777" w:rsidR="003D2C31" w:rsidRDefault="003D2C31" w:rsidP="001D5138">
            <w:pPr>
              <w:pStyle w:val="TAL"/>
            </w:pPr>
            <w:r>
              <w:t>defaultValue: None</w:t>
            </w:r>
          </w:p>
          <w:p w14:paraId="344338F6" w14:textId="77777777" w:rsidR="003D2C31" w:rsidRDefault="003D2C31" w:rsidP="001D5138">
            <w:pPr>
              <w:pStyle w:val="TAL"/>
            </w:pPr>
            <w:r>
              <w:t>isNullable: True</w:t>
            </w:r>
          </w:p>
          <w:p w14:paraId="11ECF7D5" w14:textId="77777777" w:rsidR="003D2C31" w:rsidRDefault="003D2C31" w:rsidP="001D5138">
            <w:pPr>
              <w:spacing w:after="0"/>
              <w:rPr>
                <w:rFonts w:ascii="Arial" w:hAnsi="Arial" w:cs="Arial"/>
                <w:snapToGrid w:val="0"/>
                <w:sz w:val="18"/>
                <w:szCs w:val="18"/>
              </w:rPr>
            </w:pPr>
          </w:p>
        </w:tc>
      </w:tr>
      <w:bookmarkEnd w:id="34"/>
      <w:tr w:rsidR="003D2C31" w14:paraId="60BC8A0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99099"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35D305F" w14:textId="77777777" w:rsidR="003D2C31" w:rsidRDefault="003D2C31" w:rsidP="001D513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1590D8" w14:textId="77777777" w:rsidR="003D2C31" w:rsidRDefault="003D2C31" w:rsidP="001D513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B626A44"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93643C" w14:textId="77777777" w:rsidR="003D2C31" w:rsidRDefault="003D2C31" w:rsidP="001D5138">
            <w:pPr>
              <w:spacing w:after="0"/>
              <w:rPr>
                <w:rFonts w:ascii="Arial" w:hAnsi="Arial" w:cs="Arial"/>
                <w:sz w:val="18"/>
                <w:szCs w:val="18"/>
              </w:rPr>
            </w:pPr>
            <w:r>
              <w:rPr>
                <w:rFonts w:ascii="Arial" w:hAnsi="Arial" w:cs="Arial"/>
                <w:sz w:val="18"/>
                <w:szCs w:val="18"/>
              </w:rPr>
              <w:t xml:space="preserve">multiplicity: </w:t>
            </w:r>
            <w:r w:rsidRPr="00B22A72">
              <w:t>1</w:t>
            </w:r>
          </w:p>
          <w:p w14:paraId="167907C0"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C2AFBD6" w14:textId="77777777" w:rsidR="003D2C31" w:rsidRDefault="003D2C31" w:rsidP="001D5138">
            <w:pPr>
              <w:spacing w:after="0"/>
              <w:rPr>
                <w:rFonts w:ascii="Arial" w:hAnsi="Arial" w:cs="Arial"/>
                <w:sz w:val="18"/>
                <w:szCs w:val="18"/>
              </w:rPr>
            </w:pPr>
            <w:r>
              <w:rPr>
                <w:rFonts w:ascii="Arial" w:hAnsi="Arial" w:cs="Arial"/>
                <w:sz w:val="18"/>
                <w:szCs w:val="18"/>
              </w:rPr>
              <w:t>isUnique: True</w:t>
            </w:r>
          </w:p>
          <w:p w14:paraId="580C053A"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60315CA8"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008E719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7DEB9"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4F8312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083809D"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E9C4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62ED3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765F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1442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238A3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479A2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95A8433" w14:textId="77777777" w:rsidR="003D2C31" w:rsidRDefault="003D2C31" w:rsidP="001D5138">
            <w:pPr>
              <w:spacing w:after="0"/>
              <w:rPr>
                <w:rFonts w:ascii="Arial" w:hAnsi="Arial" w:cs="Arial"/>
                <w:sz w:val="18"/>
                <w:szCs w:val="18"/>
                <w:lang w:eastAsia="zh-CN"/>
              </w:rPr>
            </w:pPr>
            <w:r>
              <w:rPr>
                <w:rFonts w:ascii="Arial" w:hAnsi="Arial" w:cs="Arial"/>
                <w:snapToGrid w:val="0"/>
                <w:sz w:val="18"/>
                <w:szCs w:val="18"/>
              </w:rPr>
              <w:t>isNullable: False</w:t>
            </w:r>
          </w:p>
        </w:tc>
      </w:tr>
      <w:tr w:rsidR="003D2C31" w14:paraId="351951B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9931C"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B7D9BC6" w14:textId="77777777" w:rsidR="003D2C31" w:rsidRDefault="003D2C31" w:rsidP="001D513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CCDD1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ED8A1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7C05E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9E3A1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CB315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D5DF4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86A67B4" w14:textId="77777777" w:rsidR="003D2C31" w:rsidRDefault="003D2C31" w:rsidP="001D5138">
            <w:pPr>
              <w:spacing w:after="0"/>
              <w:rPr>
                <w:rFonts w:ascii="Arial" w:hAnsi="Arial" w:cs="Arial"/>
                <w:sz w:val="18"/>
                <w:szCs w:val="18"/>
                <w:lang w:eastAsia="zh-CN"/>
              </w:rPr>
            </w:pPr>
            <w:r>
              <w:rPr>
                <w:rFonts w:ascii="Arial" w:hAnsi="Arial" w:cs="Arial"/>
                <w:snapToGrid w:val="0"/>
                <w:sz w:val="18"/>
                <w:szCs w:val="18"/>
              </w:rPr>
              <w:t>isNullable: False</w:t>
            </w:r>
          </w:p>
        </w:tc>
      </w:tr>
      <w:tr w:rsidR="003D2C31" w14:paraId="78055A1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08D7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E2083C5" w14:textId="77777777" w:rsidR="003D2C31" w:rsidRDefault="003D2C31" w:rsidP="001D513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06BFF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A3495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E63D9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7943F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59E9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D5E5C3D" w14:textId="77777777" w:rsidR="003D2C31" w:rsidRDefault="003D2C31" w:rsidP="001D51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D2C31" w14:paraId="3E7F49C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EEF18"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5071634" w14:textId="77777777" w:rsidR="003D2C31" w:rsidRDefault="003D2C31" w:rsidP="001D513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BEBA2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69C060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144836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15C5B3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2558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6BF2872" w14:textId="77777777" w:rsidR="003D2C31" w:rsidRDefault="003D2C31" w:rsidP="001D51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D2C31" w14:paraId="31D474A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DF8C9" w14:textId="77777777" w:rsidR="003D2C31" w:rsidRDefault="003D2C31" w:rsidP="001D513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87E1847" w14:textId="77777777" w:rsidR="003D2C31" w:rsidRDefault="003D2C31" w:rsidP="001D513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8762CCB" w14:textId="77777777" w:rsidR="003D2C31" w:rsidRDefault="003D2C31" w:rsidP="001D5138">
            <w:pPr>
              <w:pStyle w:val="TAL"/>
            </w:pPr>
          </w:p>
          <w:p w14:paraId="58A128C8"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39A673F9" w14:textId="77777777" w:rsidR="003D2C31" w:rsidRDefault="003D2C31" w:rsidP="001D5138">
            <w:pPr>
              <w:pStyle w:val="TAL"/>
              <w:rPr>
                <w:rFonts w:cs="Arial"/>
              </w:rPr>
            </w:pPr>
            <w:r>
              <w:rPr>
                <w:rFonts w:cs="Arial"/>
              </w:rPr>
              <w:t>type: DN</w:t>
            </w:r>
          </w:p>
          <w:p w14:paraId="41BBDFD7" w14:textId="77777777" w:rsidR="003D2C31" w:rsidRDefault="003D2C31" w:rsidP="001D5138">
            <w:pPr>
              <w:pStyle w:val="TAL"/>
              <w:rPr>
                <w:rFonts w:cs="Arial"/>
              </w:rPr>
            </w:pPr>
            <w:r>
              <w:rPr>
                <w:rFonts w:cs="Arial"/>
              </w:rPr>
              <w:t>multiplicity: *</w:t>
            </w:r>
          </w:p>
          <w:p w14:paraId="5F87006A" w14:textId="77777777" w:rsidR="003D2C31" w:rsidRDefault="003D2C31" w:rsidP="001D5138">
            <w:pPr>
              <w:pStyle w:val="TAL"/>
              <w:rPr>
                <w:rFonts w:cs="Arial"/>
              </w:rPr>
            </w:pPr>
            <w:r>
              <w:rPr>
                <w:rFonts w:cs="Arial"/>
              </w:rPr>
              <w:t xml:space="preserve">isOrdered: </w:t>
            </w:r>
            <w:r w:rsidRPr="00865B8F">
              <w:rPr>
                <w:rFonts w:cs="Arial"/>
              </w:rPr>
              <w:t>False</w:t>
            </w:r>
          </w:p>
          <w:p w14:paraId="5927BD05" w14:textId="77777777" w:rsidR="003D2C31" w:rsidRDefault="003D2C31" w:rsidP="001D5138">
            <w:pPr>
              <w:pStyle w:val="TAL"/>
              <w:rPr>
                <w:rFonts w:cs="Arial"/>
                <w:lang w:eastAsia="zh-CN"/>
              </w:rPr>
            </w:pPr>
            <w:r>
              <w:rPr>
                <w:rFonts w:cs="Arial"/>
              </w:rPr>
              <w:t>isUnique: T</w:t>
            </w:r>
            <w:r>
              <w:rPr>
                <w:rFonts w:cs="Arial"/>
                <w:lang w:eastAsia="zh-CN"/>
              </w:rPr>
              <w:t>rue</w:t>
            </w:r>
          </w:p>
          <w:p w14:paraId="648B52D7" w14:textId="77777777" w:rsidR="003D2C31" w:rsidRDefault="003D2C31" w:rsidP="001D5138">
            <w:pPr>
              <w:pStyle w:val="TAL"/>
              <w:rPr>
                <w:rFonts w:cs="Arial"/>
              </w:rPr>
            </w:pPr>
            <w:r>
              <w:rPr>
                <w:rFonts w:cs="Arial"/>
              </w:rPr>
              <w:t>defaultValue: None</w:t>
            </w:r>
          </w:p>
          <w:p w14:paraId="4FF5DCC5" w14:textId="77777777" w:rsidR="003D2C31" w:rsidRDefault="003D2C31" w:rsidP="001D5138">
            <w:pPr>
              <w:pStyle w:val="TAL"/>
              <w:rPr>
                <w:rFonts w:cs="Arial"/>
                <w:szCs w:val="18"/>
              </w:rPr>
            </w:pPr>
            <w:r>
              <w:rPr>
                <w:rFonts w:cs="Arial"/>
              </w:rPr>
              <w:t xml:space="preserve">isNullable: </w:t>
            </w:r>
            <w:r>
              <w:rPr>
                <w:rFonts w:cs="Arial"/>
                <w:szCs w:val="18"/>
              </w:rPr>
              <w:t>False</w:t>
            </w:r>
          </w:p>
          <w:p w14:paraId="2623432A" w14:textId="77777777" w:rsidR="003D2C31" w:rsidRDefault="003D2C31" w:rsidP="001D5138">
            <w:pPr>
              <w:spacing w:after="0"/>
              <w:rPr>
                <w:rFonts w:ascii="Arial" w:hAnsi="Arial" w:cs="Arial"/>
                <w:sz w:val="18"/>
                <w:szCs w:val="18"/>
                <w:lang w:eastAsia="zh-CN"/>
              </w:rPr>
            </w:pPr>
          </w:p>
        </w:tc>
      </w:tr>
      <w:tr w:rsidR="003D2C31" w14:paraId="51D8EA5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D098F" w14:textId="77777777" w:rsidR="003D2C31" w:rsidRDefault="003D2C31" w:rsidP="001D5138">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3B47E54" w14:textId="77777777" w:rsidR="003D2C31" w:rsidRDefault="003D2C31" w:rsidP="001D5138">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E5F2C03" w14:textId="77777777" w:rsidR="003D2C31" w:rsidRDefault="003D2C31" w:rsidP="001D5138">
            <w:pPr>
              <w:pStyle w:val="TAL"/>
              <w:rPr>
                <w:rFonts w:cs="Arial"/>
              </w:rPr>
            </w:pPr>
            <w:r>
              <w:rPr>
                <w:rFonts w:cs="Arial"/>
              </w:rPr>
              <w:t>type: DN</w:t>
            </w:r>
          </w:p>
          <w:p w14:paraId="24286494" w14:textId="77777777" w:rsidR="003D2C31" w:rsidRDefault="003D2C31" w:rsidP="001D5138">
            <w:pPr>
              <w:pStyle w:val="TAL"/>
              <w:rPr>
                <w:rFonts w:cs="Arial"/>
              </w:rPr>
            </w:pPr>
            <w:r>
              <w:rPr>
                <w:rFonts w:cs="Arial"/>
              </w:rPr>
              <w:t>multiplicity: *</w:t>
            </w:r>
          </w:p>
          <w:p w14:paraId="3CA75469" w14:textId="77777777" w:rsidR="003D2C31" w:rsidRDefault="003D2C31" w:rsidP="001D5138">
            <w:pPr>
              <w:pStyle w:val="TAL"/>
              <w:rPr>
                <w:rFonts w:cs="Arial"/>
              </w:rPr>
            </w:pPr>
            <w:r>
              <w:rPr>
                <w:rFonts w:cs="Arial"/>
              </w:rPr>
              <w:t xml:space="preserve">isOrdered: </w:t>
            </w:r>
            <w:r w:rsidRPr="00865B8F">
              <w:rPr>
                <w:rFonts w:cs="Arial"/>
              </w:rPr>
              <w:t>False</w:t>
            </w:r>
          </w:p>
          <w:p w14:paraId="7A5E2764" w14:textId="77777777" w:rsidR="003D2C31" w:rsidRDefault="003D2C31" w:rsidP="001D5138">
            <w:pPr>
              <w:pStyle w:val="TAL"/>
              <w:rPr>
                <w:rFonts w:cs="Arial"/>
                <w:lang w:eastAsia="zh-CN"/>
              </w:rPr>
            </w:pPr>
            <w:r>
              <w:rPr>
                <w:rFonts w:cs="Arial"/>
              </w:rPr>
              <w:t>isUnique: T</w:t>
            </w:r>
            <w:r>
              <w:rPr>
                <w:rFonts w:cs="Arial"/>
                <w:lang w:eastAsia="zh-CN"/>
              </w:rPr>
              <w:t>rue</w:t>
            </w:r>
          </w:p>
          <w:p w14:paraId="091A3313" w14:textId="77777777" w:rsidR="003D2C31" w:rsidRDefault="003D2C31" w:rsidP="001D5138">
            <w:pPr>
              <w:pStyle w:val="TAL"/>
              <w:rPr>
                <w:rFonts w:cs="Arial"/>
              </w:rPr>
            </w:pPr>
            <w:r>
              <w:rPr>
                <w:rFonts w:cs="Arial"/>
              </w:rPr>
              <w:t>defaultValue: None</w:t>
            </w:r>
          </w:p>
          <w:p w14:paraId="4D260A3D" w14:textId="77777777" w:rsidR="003D2C31" w:rsidRDefault="003D2C31" w:rsidP="001D5138">
            <w:pPr>
              <w:pStyle w:val="TAL"/>
              <w:rPr>
                <w:rFonts w:cs="Arial"/>
                <w:szCs w:val="18"/>
              </w:rPr>
            </w:pPr>
            <w:r>
              <w:rPr>
                <w:rFonts w:cs="Arial"/>
              </w:rPr>
              <w:t xml:space="preserve">isNullable: </w:t>
            </w:r>
            <w:r>
              <w:rPr>
                <w:rFonts w:cs="Arial"/>
                <w:szCs w:val="18"/>
              </w:rPr>
              <w:t>True</w:t>
            </w:r>
          </w:p>
          <w:p w14:paraId="476391B0" w14:textId="77777777" w:rsidR="003D2C31" w:rsidRDefault="003D2C31" w:rsidP="001D5138">
            <w:pPr>
              <w:spacing w:after="0"/>
              <w:rPr>
                <w:rFonts w:ascii="Arial" w:hAnsi="Arial" w:cs="Arial"/>
                <w:sz w:val="18"/>
                <w:szCs w:val="18"/>
                <w:lang w:eastAsia="zh-CN"/>
              </w:rPr>
            </w:pPr>
          </w:p>
        </w:tc>
      </w:tr>
      <w:tr w:rsidR="003D2C31" w14:paraId="5567CAC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42BC3"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A2F84DE" w14:textId="77777777" w:rsidR="003D2C31" w:rsidRDefault="003D2C31" w:rsidP="001D5138">
            <w:pPr>
              <w:pStyle w:val="TAL"/>
            </w:pPr>
            <w:r>
              <w:t>This attribute describes whether a network slice can be simultaneously used by a device together with other network slices and if so, with which other classes of network slices.</w:t>
            </w:r>
          </w:p>
          <w:p w14:paraId="0C093F39" w14:textId="77777777" w:rsidR="003D2C31" w:rsidRDefault="003D2C31" w:rsidP="001D5138">
            <w:pPr>
              <w:pStyle w:val="TAL"/>
            </w:pPr>
          </w:p>
          <w:p w14:paraId="59CB29E0" w14:textId="77777777" w:rsidR="003D2C31" w:rsidRDefault="003D2C31" w:rsidP="001D5138">
            <w:pPr>
              <w:spacing w:after="0"/>
              <w:rPr>
                <w:rFonts w:ascii="Arial" w:hAnsi="Arial" w:cs="Arial"/>
                <w:sz w:val="18"/>
                <w:szCs w:val="18"/>
              </w:rPr>
            </w:pPr>
            <w:r>
              <w:rPr>
                <w:rFonts w:ascii="Arial" w:hAnsi="Arial" w:cs="Arial"/>
                <w:sz w:val="18"/>
                <w:szCs w:val="18"/>
              </w:rPr>
              <w:t>allowedValues: “0”, “1”, “2”, “3”, “4”.</w:t>
            </w:r>
          </w:p>
          <w:p w14:paraId="62124ABE" w14:textId="77777777" w:rsidR="003D2C31" w:rsidRDefault="003D2C31" w:rsidP="001D5138">
            <w:pPr>
              <w:spacing w:after="0"/>
              <w:rPr>
                <w:rFonts w:ascii="Arial" w:hAnsi="Arial" w:cs="Arial"/>
                <w:sz w:val="18"/>
                <w:szCs w:val="18"/>
              </w:rPr>
            </w:pPr>
          </w:p>
          <w:p w14:paraId="72CA4917" w14:textId="77777777" w:rsidR="003D2C31" w:rsidRDefault="003D2C31" w:rsidP="001D5138">
            <w:pPr>
              <w:spacing w:after="0"/>
              <w:rPr>
                <w:rFonts w:ascii="Arial" w:hAnsi="Arial" w:cs="Arial"/>
                <w:sz w:val="18"/>
                <w:szCs w:val="18"/>
              </w:rPr>
            </w:pPr>
            <w:r>
              <w:rPr>
                <w:rFonts w:ascii="Arial" w:hAnsi="Arial" w:cs="Arial"/>
                <w:sz w:val="18"/>
                <w:szCs w:val="18"/>
              </w:rPr>
              <w:t>“0”: Can be used with any network slice</w:t>
            </w:r>
          </w:p>
          <w:p w14:paraId="5562F10A" w14:textId="77777777" w:rsidR="003D2C31" w:rsidRDefault="003D2C31" w:rsidP="001D5138">
            <w:pPr>
              <w:spacing w:after="0"/>
              <w:rPr>
                <w:rFonts w:ascii="Arial" w:hAnsi="Arial" w:cs="Arial"/>
                <w:sz w:val="18"/>
                <w:szCs w:val="18"/>
              </w:rPr>
            </w:pPr>
            <w:r>
              <w:rPr>
                <w:rFonts w:ascii="Arial" w:hAnsi="Arial" w:cs="Arial"/>
                <w:sz w:val="18"/>
                <w:szCs w:val="18"/>
              </w:rPr>
              <w:t>“1”: Can be used with network slices with same SST value</w:t>
            </w:r>
          </w:p>
          <w:p w14:paraId="4FC5E5DF" w14:textId="77777777" w:rsidR="003D2C31" w:rsidRDefault="003D2C31" w:rsidP="001D5138">
            <w:pPr>
              <w:spacing w:after="0"/>
              <w:rPr>
                <w:rFonts w:ascii="Arial" w:hAnsi="Arial" w:cs="Arial"/>
                <w:sz w:val="18"/>
                <w:szCs w:val="18"/>
              </w:rPr>
            </w:pPr>
            <w:r>
              <w:rPr>
                <w:rFonts w:ascii="Arial" w:hAnsi="Arial" w:cs="Arial"/>
                <w:sz w:val="18"/>
                <w:szCs w:val="18"/>
              </w:rPr>
              <w:t>“2”: Can be used with any network slice with same SD value</w:t>
            </w:r>
          </w:p>
          <w:p w14:paraId="761082A9" w14:textId="77777777" w:rsidR="003D2C31" w:rsidRDefault="003D2C31" w:rsidP="001D5138">
            <w:pPr>
              <w:spacing w:after="0"/>
              <w:rPr>
                <w:rFonts w:ascii="Arial" w:hAnsi="Arial" w:cs="Arial"/>
                <w:sz w:val="18"/>
                <w:szCs w:val="18"/>
              </w:rPr>
            </w:pPr>
            <w:r>
              <w:rPr>
                <w:rFonts w:ascii="Arial" w:hAnsi="Arial" w:cs="Arial"/>
                <w:sz w:val="18"/>
                <w:szCs w:val="18"/>
              </w:rPr>
              <w:t>“3”: Cannot be used with another network slice</w:t>
            </w:r>
          </w:p>
          <w:p w14:paraId="727187C0" w14:textId="77777777" w:rsidR="003D2C31" w:rsidRDefault="003D2C31" w:rsidP="001D5138">
            <w:pPr>
              <w:spacing w:after="0"/>
              <w:rPr>
                <w:rFonts w:ascii="Arial" w:hAnsi="Arial" w:cs="Arial"/>
                <w:sz w:val="18"/>
                <w:szCs w:val="18"/>
              </w:rPr>
            </w:pPr>
            <w:r>
              <w:rPr>
                <w:rFonts w:ascii="Arial" w:hAnsi="Arial" w:cs="Arial"/>
                <w:sz w:val="18"/>
                <w:szCs w:val="18"/>
              </w:rPr>
              <w:t>“4”: Cannot be used by a UE in a specific location</w:t>
            </w:r>
          </w:p>
          <w:p w14:paraId="0871C26C"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F3C4B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1728618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33292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B2C8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727BA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A276C04" w14:textId="77777777" w:rsidR="003D2C31" w:rsidRDefault="003D2C31" w:rsidP="001D5138">
            <w:pPr>
              <w:pStyle w:val="TAL"/>
              <w:rPr>
                <w:rFonts w:cs="Arial"/>
              </w:rPr>
            </w:pPr>
            <w:r>
              <w:rPr>
                <w:rFonts w:cs="Arial"/>
                <w:snapToGrid w:val="0"/>
                <w:szCs w:val="18"/>
              </w:rPr>
              <w:t>isNullable: False</w:t>
            </w:r>
          </w:p>
        </w:tc>
      </w:tr>
      <w:tr w:rsidR="003D2C31" w14:paraId="3E20625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929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7941B60" w14:textId="77777777" w:rsidR="003D2C31" w:rsidRDefault="003D2C31" w:rsidP="001D513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7EB0E4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EnergyEfficiency</w:t>
            </w:r>
          </w:p>
          <w:p w14:paraId="2F8EF8C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AE9EA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AE31512" w14:textId="77777777" w:rsidR="003D2C31" w:rsidRPr="00C06349" w:rsidRDefault="003D2C31" w:rsidP="001D513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AC1AA6" w14:textId="77777777" w:rsidR="003D2C31" w:rsidRPr="00C06349" w:rsidRDefault="003D2C31" w:rsidP="001D513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987143E" w14:textId="77777777" w:rsidR="003D2C31" w:rsidRDefault="003D2C31" w:rsidP="001D5138">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D2C31" w14:paraId="1D5F511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A93C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2B50FA4" w14:textId="77777777" w:rsidR="003D2C31" w:rsidRDefault="003D2C31" w:rsidP="001D5138">
            <w:pPr>
              <w:pStyle w:val="TAL"/>
              <w:rPr>
                <w:lang w:eastAsia="zh-CN"/>
              </w:rPr>
            </w:pPr>
            <w:r>
              <w:rPr>
                <w:lang w:eastAsia="zh-CN"/>
              </w:rPr>
              <w:t>Depending on the sST value, EnergyEfficiency.performance will be</w:t>
            </w:r>
          </w:p>
          <w:p w14:paraId="3725DD45" w14:textId="77777777" w:rsidR="003D2C31" w:rsidRDefault="003D2C31" w:rsidP="001D513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2A67FFA" w14:textId="77777777" w:rsidR="003D2C31" w:rsidRDefault="003D2C31" w:rsidP="001D5138">
            <w:pPr>
              <w:pStyle w:val="TAL"/>
              <w:rPr>
                <w:lang w:eastAsia="zh-CN"/>
              </w:rPr>
            </w:pPr>
            <w:r>
              <w:rPr>
                <w:lang w:eastAsia="zh-CN"/>
              </w:rPr>
              <w:t>or</w:t>
            </w:r>
          </w:p>
          <w:p w14:paraId="0888607B" w14:textId="77777777" w:rsidR="003D2C31" w:rsidRDefault="003D2C31" w:rsidP="001D513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2EA0D2C" w14:textId="77777777" w:rsidR="003D2C31" w:rsidRDefault="003D2C31" w:rsidP="001D5138">
            <w:pPr>
              <w:pStyle w:val="TAL"/>
              <w:rPr>
                <w:lang w:eastAsia="zh-CN"/>
              </w:rPr>
            </w:pPr>
            <w:r>
              <w:rPr>
                <w:lang w:eastAsia="zh-CN"/>
              </w:rPr>
              <w:t>or</w:t>
            </w:r>
          </w:p>
          <w:p w14:paraId="18083D8F" w14:textId="77777777" w:rsidR="003D2C31" w:rsidRDefault="003D2C31" w:rsidP="001D513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F2E5212" w14:textId="77777777" w:rsidR="003D2C31" w:rsidRDefault="003D2C31" w:rsidP="001D5138">
            <w:pPr>
              <w:keepNext/>
              <w:keepLines/>
              <w:spacing w:after="0"/>
              <w:rPr>
                <w:rFonts w:ascii="Arial" w:hAnsi="Arial" w:cs="Arial"/>
                <w:sz w:val="18"/>
                <w:szCs w:val="18"/>
                <w:lang w:eastAsia="zh-CN"/>
              </w:rPr>
            </w:pPr>
          </w:p>
          <w:p w14:paraId="7F0F3C13" w14:textId="77777777" w:rsidR="003D2C31" w:rsidRDefault="003D2C31" w:rsidP="001D5138">
            <w:pPr>
              <w:keepNext/>
              <w:keepLines/>
              <w:spacing w:after="0"/>
              <w:rPr>
                <w:rFonts w:ascii="Arial" w:hAnsi="Arial" w:cs="Arial"/>
                <w:sz w:val="18"/>
                <w:szCs w:val="18"/>
                <w:lang w:eastAsia="zh-CN"/>
              </w:rPr>
            </w:pPr>
          </w:p>
          <w:p w14:paraId="0680A64F" w14:textId="77777777" w:rsidR="003D2C31" w:rsidRDefault="003D2C31" w:rsidP="001D5138">
            <w:pPr>
              <w:keepNext/>
              <w:keepLines/>
              <w:spacing w:after="0"/>
              <w:rPr>
                <w:rFonts w:ascii="Arial" w:hAnsi="Arial" w:cs="Arial"/>
                <w:snapToGrid w:val="0"/>
                <w:sz w:val="18"/>
                <w:szCs w:val="18"/>
              </w:rPr>
            </w:pPr>
            <w:r>
              <w:rPr>
                <w:rFonts w:ascii="Arial" w:hAnsi="Arial" w:cs="Arial"/>
                <w:snapToGrid w:val="0"/>
                <w:sz w:val="18"/>
                <w:szCs w:val="18"/>
              </w:rPr>
              <w:t>allowedValues:</w:t>
            </w:r>
          </w:p>
          <w:p w14:paraId="1078CC7D"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499C33" w14:textId="77777777" w:rsidR="003D2C31" w:rsidRDefault="003D2C31" w:rsidP="001D5138">
            <w:pPr>
              <w:pStyle w:val="TAL"/>
              <w:rPr>
                <w:rFonts w:cs="Arial"/>
                <w:lang w:eastAsia="zh-CN"/>
              </w:rPr>
            </w:pPr>
            <w:r>
              <w:rPr>
                <w:rFonts w:cs="Arial"/>
                <w:lang w:eastAsia="zh-CN"/>
              </w:rPr>
              <w:t xml:space="preserve">    - number of bits (Integer) (see TS 28.554 [27] clause 6.7.2.2).</w:t>
            </w:r>
          </w:p>
          <w:p w14:paraId="73F9FA42" w14:textId="77777777" w:rsidR="003D2C31" w:rsidRDefault="003D2C31" w:rsidP="001D5138">
            <w:pPr>
              <w:pStyle w:val="TAL"/>
              <w:rPr>
                <w:rFonts w:cs="Arial"/>
                <w:lang w:eastAsia="zh-CN"/>
              </w:rPr>
            </w:pPr>
            <w:r w:rsidRPr="00E630AC">
              <w:rPr>
                <w:rFonts w:cs="Arial"/>
                <w:lang w:eastAsia="zh-CN"/>
              </w:rPr>
              <w:t xml:space="preserve">    - number of bits (Integer) for RAN-based network slice (see TS 28.554 [27] clause 6.7.2.2a).</w:t>
            </w:r>
          </w:p>
          <w:p w14:paraId="5802BCD9" w14:textId="77777777" w:rsidR="003D2C31" w:rsidRPr="001F2B04" w:rsidRDefault="003D2C31" w:rsidP="001D5138">
            <w:pPr>
              <w:pStyle w:val="TAL"/>
              <w:rPr>
                <w:rFonts w:cs="Arial"/>
                <w:lang w:eastAsia="zh-CN"/>
              </w:rPr>
            </w:pPr>
          </w:p>
          <w:p w14:paraId="7C13A8DF"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425D43" w14:textId="77777777" w:rsidR="003D2C31" w:rsidRDefault="003D2C31" w:rsidP="001D513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2009CB2" w14:textId="77777777" w:rsidR="003D2C31" w:rsidRDefault="003D2C31" w:rsidP="001D513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C882BD7" w14:textId="77777777" w:rsidR="003D2C31" w:rsidRPr="001F2B04" w:rsidRDefault="003D2C31" w:rsidP="001D5138">
            <w:pPr>
              <w:pStyle w:val="TAL"/>
              <w:rPr>
                <w:rFonts w:cs="Arial"/>
                <w:lang w:eastAsia="zh-CN"/>
              </w:rPr>
            </w:pPr>
          </w:p>
          <w:p w14:paraId="5F067C0B"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D1A0E5" w14:textId="77777777" w:rsidR="003D2C31" w:rsidRDefault="003D2C31" w:rsidP="001D513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161E14" w14:textId="77777777" w:rsidR="003D2C31" w:rsidRDefault="003D2C31" w:rsidP="001D513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28C912D" w14:textId="77777777" w:rsidR="003D2C31" w:rsidRDefault="003D2C31" w:rsidP="001D5138">
            <w:pPr>
              <w:keepNext/>
              <w:keepLines/>
              <w:spacing w:after="0"/>
              <w:rPr>
                <w:rFonts w:ascii="Arial" w:hAnsi="Arial" w:cs="Arial"/>
                <w:snapToGrid w:val="0"/>
                <w:sz w:val="18"/>
                <w:szCs w:val="18"/>
              </w:rPr>
            </w:pPr>
          </w:p>
          <w:p w14:paraId="65AA2FC2" w14:textId="77777777" w:rsidR="003D2C31" w:rsidRDefault="003D2C31" w:rsidP="001D513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CF71018"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type: ENUM</w:t>
            </w:r>
          </w:p>
          <w:p w14:paraId="3D314D20"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multiplicity: 1</w:t>
            </w:r>
          </w:p>
          <w:p w14:paraId="27688763"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isOrdered: N/A</w:t>
            </w:r>
          </w:p>
          <w:p w14:paraId="701EB4BB"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isUnique: N/A</w:t>
            </w:r>
          </w:p>
          <w:p w14:paraId="65086CFB"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F49CD8D" w14:textId="77777777" w:rsidR="003D2C3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5AD34F0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5F7E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BF35280" w14:textId="77777777" w:rsidR="003D2C31" w:rsidRDefault="003D2C31" w:rsidP="001D513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B0B15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5915E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4D6EE4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480762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F41BE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82BFE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7F62B5E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C89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EF92AE4" w14:textId="77777777" w:rsidR="003D2C31" w:rsidRDefault="003D2C31" w:rsidP="001D513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EF50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2EC8F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838EDC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B07593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3F57B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B8EC6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24F3B79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A4E98" w14:textId="77777777" w:rsidR="003D2C31" w:rsidRDefault="003D2C31" w:rsidP="001D513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D5DCAF" w14:textId="77777777" w:rsidR="003D2C31" w:rsidRDefault="003D2C31" w:rsidP="001D513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7FF9A4"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9901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ACD7F8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8A1E9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76B2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2BA023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187970C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7243A"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C958F06" w14:textId="77777777" w:rsidR="003D2C31" w:rsidRDefault="003D2C31" w:rsidP="001D5138">
            <w:pPr>
              <w:pStyle w:val="TAL"/>
            </w:pPr>
            <w:r>
              <w:t>An attribute specifies whether for the Network Slice, devices need to be also authenticated and authorized by a AAA server using additional credentials different than the ones used for</w:t>
            </w:r>
          </w:p>
          <w:p w14:paraId="509CBDBC" w14:textId="77777777" w:rsidR="003D2C31" w:rsidRDefault="003D2C31" w:rsidP="001D5138">
            <w:pPr>
              <w:pStyle w:val="TAL"/>
            </w:pPr>
            <w:r>
              <w:t xml:space="preserve">the primary authentication, </w:t>
            </w:r>
            <w:r w:rsidRPr="00C1538F">
              <w:t>see clause 3.4.</w:t>
            </w:r>
            <w:r>
              <w:t>3</w:t>
            </w:r>
            <w:r w:rsidRPr="00C1538F">
              <w:t>7 of NG.116 [50].</w:t>
            </w:r>
          </w:p>
          <w:p w14:paraId="2827A5FF" w14:textId="77777777" w:rsidR="003D2C31" w:rsidRDefault="003D2C31" w:rsidP="001D5138">
            <w:pPr>
              <w:pStyle w:val="TAL"/>
            </w:pPr>
          </w:p>
          <w:p w14:paraId="1417F32B"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D86FB1"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B41C68D"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multiplicity: 1</w:t>
            </w:r>
          </w:p>
          <w:p w14:paraId="756ABC67"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isOrdered: N/A</w:t>
            </w:r>
          </w:p>
          <w:p w14:paraId="1ACAA991"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isUnique: N/A</w:t>
            </w:r>
          </w:p>
          <w:p w14:paraId="6BD7D3C0"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defaultValue: False</w:t>
            </w:r>
          </w:p>
          <w:p w14:paraId="51E34FCE" w14:textId="77777777" w:rsidR="003D2C31" w:rsidRPr="0064555E" w:rsidRDefault="003D2C31" w:rsidP="001D513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D2C31" w14:paraId="49C3E18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814BB"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36FF146" w14:textId="77777777" w:rsidR="003D2C31" w:rsidRDefault="003D2C31" w:rsidP="001D513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887CBC4" w14:textId="77777777" w:rsidR="003D2C31" w:rsidRDefault="003D2C31" w:rsidP="001D5138">
            <w:pPr>
              <w:pStyle w:val="TAL"/>
              <w:rPr>
                <w:rFonts w:cs="Arial"/>
                <w:szCs w:val="18"/>
              </w:rPr>
            </w:pPr>
            <w:r>
              <w:t>the primary authentication</w:t>
            </w:r>
            <w:r>
              <w:rPr>
                <w:rFonts w:cs="Arial"/>
                <w:szCs w:val="18"/>
              </w:rPr>
              <w:t>.</w:t>
            </w:r>
          </w:p>
          <w:p w14:paraId="3CA10707" w14:textId="77777777" w:rsidR="003D2C31" w:rsidRDefault="003D2C31" w:rsidP="001D5138">
            <w:pPr>
              <w:pStyle w:val="TAL"/>
              <w:rPr>
                <w:rFonts w:cs="Arial"/>
                <w:szCs w:val="18"/>
              </w:rPr>
            </w:pPr>
          </w:p>
          <w:p w14:paraId="089775C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358F26A5"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4FCA545E"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20137E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6E7F0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B0150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C6F03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F692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36EB935"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522AE1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F9F27" w14:textId="77777777" w:rsidR="003D2C31" w:rsidRPr="0064555E" w:rsidRDefault="003D2C31" w:rsidP="001D513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799454" w14:textId="77777777" w:rsidR="003D2C31" w:rsidRDefault="003D2C31" w:rsidP="001D51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93C296A" w14:textId="77777777" w:rsidR="003D2C31" w:rsidRDefault="003D2C31" w:rsidP="001D5138">
            <w:pPr>
              <w:pStyle w:val="TAL"/>
            </w:pPr>
          </w:p>
          <w:p w14:paraId="740DAB9C"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7D7349"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6BC9B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CB3B5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55982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5FBCE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838C678"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42A647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D0FDA"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D60F43" w14:textId="77777777" w:rsidR="003D2C31" w:rsidRDefault="003D2C31" w:rsidP="001D51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5145AD9" w14:textId="77777777" w:rsidR="003D2C31" w:rsidRDefault="003D2C31" w:rsidP="001D5138">
            <w:pPr>
              <w:pStyle w:val="TAL"/>
            </w:pPr>
          </w:p>
          <w:p w14:paraId="58EE2B0B"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3F63AA2"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34396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68C365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C0D41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383B3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E829F69"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B7757B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596E" w14:textId="77777777" w:rsidR="003D2C31" w:rsidRPr="0064555E" w:rsidRDefault="003D2C31" w:rsidP="001D513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6DFC001" w14:textId="77777777" w:rsidR="003D2C31" w:rsidRDefault="003D2C31" w:rsidP="001D513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0D5C78C" w14:textId="77777777" w:rsidR="003D2C31" w:rsidRDefault="003D2C31" w:rsidP="001D5138">
            <w:pPr>
              <w:pStyle w:val="TAL"/>
              <w:rPr>
                <w:szCs w:val="21"/>
                <w:lang w:eastAsia="de-DE"/>
              </w:rPr>
            </w:pPr>
          </w:p>
          <w:p w14:paraId="74550F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E4F62FC"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46955090"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94077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92BFBB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p>
          <w:p w14:paraId="5765568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65B657B5" w14:textId="77777777" w:rsidR="003D2C31" w:rsidRPr="007F50AE" w:rsidRDefault="003D2C31" w:rsidP="001D5138">
            <w:pPr>
              <w:spacing w:after="0"/>
              <w:rPr>
                <w:rFonts w:ascii="Arial" w:hAnsi="Arial" w:cs="Arial"/>
                <w:snapToGrid w:val="0"/>
                <w:sz w:val="18"/>
                <w:szCs w:val="18"/>
              </w:rPr>
            </w:pPr>
            <w:r w:rsidRPr="007F50AE">
              <w:rPr>
                <w:rFonts w:ascii="Arial" w:hAnsi="Arial" w:cs="Arial"/>
                <w:snapToGrid w:val="0"/>
                <w:sz w:val="18"/>
                <w:szCs w:val="18"/>
              </w:rPr>
              <w:t>defaultValue: None</w:t>
            </w:r>
          </w:p>
          <w:p w14:paraId="1F4F9798"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188B6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CFBD8"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C066AAE" w14:textId="77777777" w:rsidR="003D2C31" w:rsidRDefault="003D2C31" w:rsidP="001D5138">
            <w:pPr>
              <w:pStyle w:val="TAL"/>
            </w:pPr>
            <w:r w:rsidRPr="00C1538F">
              <w:t xml:space="preserve">An attribute which </w:t>
            </w:r>
            <w:r>
              <w:t>i</w:t>
            </w:r>
            <w:r w:rsidRPr="00460124">
              <w:t>dentif</w:t>
            </w:r>
            <w:r>
              <w:t>ies</w:t>
            </w:r>
            <w:r w:rsidRPr="00460124">
              <w:t xml:space="preserve"> a security function</w:t>
            </w:r>
            <w:r>
              <w:t>.</w:t>
            </w:r>
          </w:p>
          <w:p w14:paraId="5D376D8D" w14:textId="77777777" w:rsidR="003D2C31" w:rsidRDefault="003D2C31" w:rsidP="001D5138">
            <w:pPr>
              <w:pStyle w:val="TAL"/>
            </w:pPr>
          </w:p>
          <w:p w14:paraId="327299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18A1144"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58C54ACC"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D35FE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F1415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0996D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907CA1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AE07F84"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0087C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4CA8A3F"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9268441" w14:textId="77777777" w:rsidR="003D2C31" w:rsidRDefault="003D2C31" w:rsidP="001D513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5AC84A2" w14:textId="77777777" w:rsidR="003D2C31" w:rsidRDefault="003D2C31" w:rsidP="001D5138">
            <w:pPr>
              <w:pStyle w:val="TAL"/>
            </w:pPr>
          </w:p>
          <w:p w14:paraId="26691E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9C70AE7"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53FA126A"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BA145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0076E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DDE988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F8DF1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386A8D9"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B29F8C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AD5FC0"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63EFF85" w14:textId="77777777" w:rsidR="003D2C31" w:rsidRDefault="003D2C31" w:rsidP="001D513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9DD890E" w14:textId="77777777" w:rsidR="003D2C31" w:rsidRDefault="003D2C31" w:rsidP="001D5138">
            <w:pPr>
              <w:pStyle w:val="TAL"/>
            </w:pPr>
          </w:p>
          <w:p w14:paraId="62DF9B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76141A8"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29209449"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E58E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0..*</w:t>
            </w:r>
          </w:p>
          <w:p w14:paraId="3E9BD0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p>
          <w:p w14:paraId="7AA27C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699D401" w14:textId="77777777" w:rsidR="003D2C31" w:rsidRPr="004873AF" w:rsidRDefault="003D2C31" w:rsidP="001D5138">
            <w:pPr>
              <w:spacing w:after="0"/>
              <w:rPr>
                <w:rFonts w:ascii="Arial" w:hAnsi="Arial" w:cs="Arial"/>
                <w:snapToGrid w:val="0"/>
                <w:sz w:val="18"/>
                <w:szCs w:val="18"/>
              </w:rPr>
            </w:pPr>
            <w:r w:rsidRPr="004873AF">
              <w:rPr>
                <w:rFonts w:ascii="Arial" w:hAnsi="Arial" w:cs="Arial"/>
                <w:snapToGrid w:val="0"/>
                <w:sz w:val="18"/>
                <w:szCs w:val="18"/>
              </w:rPr>
              <w:t>defaultValue: None</w:t>
            </w:r>
          </w:p>
          <w:p w14:paraId="166711FE"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3ADE58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95995"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072E95EE" w14:textId="77777777" w:rsidR="003D2C31" w:rsidRDefault="003D2C31" w:rsidP="001D5138">
            <w:pPr>
              <w:pStyle w:val="TAL"/>
            </w:pPr>
            <w:r>
              <w:t>An attribute indicating type of network slice subnet, including:</w:t>
            </w:r>
          </w:p>
          <w:p w14:paraId="213A750C" w14:textId="77777777" w:rsidR="003D2C31" w:rsidRDefault="003D2C31" w:rsidP="001D5138">
            <w:pPr>
              <w:pStyle w:val="B1"/>
              <w:ind w:left="284"/>
              <w:contextualSpacing/>
            </w:pPr>
            <w:r>
              <w:t>-</w:t>
            </w:r>
            <w:r>
              <w:tab/>
              <w:t>Top network slice subnet</w:t>
            </w:r>
          </w:p>
          <w:p w14:paraId="5AA91FEE" w14:textId="77777777" w:rsidR="003D2C31" w:rsidRDefault="003D2C31" w:rsidP="001D5138">
            <w:pPr>
              <w:pStyle w:val="B1"/>
              <w:ind w:left="284"/>
              <w:contextualSpacing/>
            </w:pPr>
            <w:r>
              <w:t>-</w:t>
            </w:r>
            <w:r>
              <w:tab/>
              <w:t>RAN network slice subnet</w:t>
            </w:r>
          </w:p>
          <w:p w14:paraId="253ACDBF" w14:textId="77777777" w:rsidR="003D2C31" w:rsidRDefault="003D2C31" w:rsidP="001D5138">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BF3DB85" w14:textId="77777777" w:rsidR="003D2C31" w:rsidRDefault="003D2C31" w:rsidP="001D513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3973EE" w14:textId="77777777" w:rsidR="003D2C31" w:rsidRPr="00C1538F" w:rsidRDefault="003D2C31" w:rsidP="001D5138">
            <w:pPr>
              <w:pStyle w:val="TAL"/>
            </w:pPr>
            <w:bookmarkStart w:id="35" w:name="OLE_LINK8"/>
            <w:r>
              <w:rPr>
                <w:rFonts w:ascii="Courier New" w:hAnsi="Courier New" w:cs="Courier New" w:hint="eastAsia"/>
                <w:lang w:eastAsia="zh-CN"/>
              </w:rPr>
              <w:t>T</w:t>
            </w:r>
            <w:r>
              <w:rPr>
                <w:rFonts w:ascii="Courier New" w:hAnsi="Courier New" w:cs="Courier New"/>
                <w:lang w:eastAsia="zh-CN"/>
              </w:rPr>
              <w:t>OP_SLICESUBNET,RAN_SLICESUBNET,CN</w:t>
            </w:r>
            <w:bookmarkEnd w:id="3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821398A"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DA9594C"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54D37D51"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507B7BEB"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C4DCB00"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3F7196AB" w14:textId="77777777" w:rsidR="003D2C31" w:rsidRPr="0064555E" w:rsidRDefault="003D2C31" w:rsidP="001D5138">
            <w:pPr>
              <w:spacing w:after="0"/>
              <w:rPr>
                <w:rFonts w:ascii="Arial" w:hAnsi="Arial" w:cs="Arial"/>
                <w:snapToGrid w:val="0"/>
                <w:sz w:val="18"/>
                <w:szCs w:val="18"/>
              </w:rPr>
            </w:pPr>
            <w:r>
              <w:rPr>
                <w:rFonts w:cs="Arial"/>
                <w:szCs w:val="18"/>
              </w:rPr>
              <w:t>isNullable: False</w:t>
            </w:r>
          </w:p>
        </w:tc>
      </w:tr>
      <w:tr w:rsidR="003D2C31" w14:paraId="47DAB66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B49DA" w14:textId="77777777" w:rsidR="003D2C31" w:rsidRDefault="003D2C31" w:rsidP="001D513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5D19EC" w14:textId="77777777" w:rsidR="003D2C31" w:rsidRDefault="003D2C31" w:rsidP="001D513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EB83187" w14:textId="77777777" w:rsidR="003D2C31" w:rsidRDefault="003D2C31" w:rsidP="001D5138">
            <w:pPr>
              <w:pStyle w:val="TAL"/>
              <w:rPr>
                <w:rFonts w:cs="Arial"/>
                <w:szCs w:val="18"/>
                <w:lang w:eastAsia="zh-CN"/>
              </w:rPr>
            </w:pPr>
          </w:p>
          <w:p w14:paraId="4B50C3C3" w14:textId="77777777" w:rsidR="003D2C31" w:rsidRDefault="003D2C31" w:rsidP="001D513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72EF21" w14:textId="77777777" w:rsidR="003D2C31" w:rsidRPr="00B26339" w:rsidRDefault="003D2C31" w:rsidP="001D5138">
            <w:pPr>
              <w:pStyle w:val="TAL"/>
            </w:pPr>
            <w:r w:rsidRPr="00B26339">
              <w:t>type: Integer</w:t>
            </w:r>
          </w:p>
          <w:p w14:paraId="784CA87D" w14:textId="77777777" w:rsidR="003D2C31" w:rsidRPr="00B26339" w:rsidRDefault="003D2C31" w:rsidP="001D5138">
            <w:pPr>
              <w:pStyle w:val="TAL"/>
            </w:pPr>
            <w:r w:rsidRPr="00B26339">
              <w:t>multiplicity: 1</w:t>
            </w:r>
          </w:p>
          <w:p w14:paraId="2FE8CC01" w14:textId="77777777" w:rsidR="003D2C31" w:rsidRPr="00B26339" w:rsidRDefault="003D2C31" w:rsidP="001D5138">
            <w:pPr>
              <w:pStyle w:val="TAL"/>
            </w:pPr>
            <w:r w:rsidRPr="00B26339">
              <w:t>isOrdered: N/A</w:t>
            </w:r>
          </w:p>
          <w:p w14:paraId="10E7214D" w14:textId="77777777" w:rsidR="003D2C31" w:rsidRPr="00B26339" w:rsidRDefault="003D2C31" w:rsidP="001D5138">
            <w:pPr>
              <w:pStyle w:val="TAL"/>
            </w:pPr>
            <w:r w:rsidRPr="00B26339">
              <w:t>isUnique: N/A</w:t>
            </w:r>
          </w:p>
          <w:p w14:paraId="0DF53FC6" w14:textId="77777777" w:rsidR="003D2C31" w:rsidRPr="00B26339" w:rsidRDefault="003D2C31" w:rsidP="001D5138">
            <w:pPr>
              <w:pStyle w:val="TAL"/>
            </w:pPr>
            <w:r w:rsidRPr="00B26339">
              <w:t>defaultValue: None</w:t>
            </w:r>
          </w:p>
          <w:p w14:paraId="149C3645" w14:textId="77777777" w:rsidR="003D2C31" w:rsidRDefault="003D2C31" w:rsidP="001D5138">
            <w:pPr>
              <w:spacing w:after="0"/>
              <w:rPr>
                <w:rFonts w:ascii="Arial" w:hAnsi="Arial" w:cs="Arial"/>
                <w:sz w:val="18"/>
                <w:szCs w:val="18"/>
                <w:lang w:eastAsia="zh-CN"/>
              </w:rPr>
            </w:pPr>
            <w:r w:rsidRPr="00B26339">
              <w:t>isNullable: False</w:t>
            </w:r>
          </w:p>
        </w:tc>
      </w:tr>
      <w:tr w:rsidR="003D2C31" w14:paraId="2D95663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4763F"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68906C8" w14:textId="77777777" w:rsidR="003D2C31" w:rsidRDefault="003D2C31" w:rsidP="001D51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D613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CC378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1F06B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F544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FB9BC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37F86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1E513CC7" w14:textId="77777777" w:rsidR="003D2C31" w:rsidRPr="00B26339" w:rsidRDefault="003D2C31" w:rsidP="001D5138">
            <w:pPr>
              <w:pStyle w:val="TAL"/>
            </w:pPr>
            <w:r>
              <w:rPr>
                <w:rFonts w:cs="Arial"/>
                <w:snapToGrid w:val="0"/>
                <w:szCs w:val="18"/>
              </w:rPr>
              <w:t>isNullable: False</w:t>
            </w:r>
          </w:p>
        </w:tc>
      </w:tr>
      <w:tr w:rsidR="003D2C31" w14:paraId="7939BE5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F80EE"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1821DB3" w14:textId="77777777" w:rsidR="003D2C31" w:rsidRDefault="003D2C31" w:rsidP="001D51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BA43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0FC7FF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698AD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A51FE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A315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97F782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A3047A8" w14:textId="77777777" w:rsidR="003D2C31" w:rsidRPr="00B26339" w:rsidRDefault="003D2C31" w:rsidP="001D5138">
            <w:pPr>
              <w:pStyle w:val="TAL"/>
            </w:pPr>
            <w:r>
              <w:rPr>
                <w:rFonts w:cs="Arial"/>
                <w:snapToGrid w:val="0"/>
                <w:szCs w:val="18"/>
              </w:rPr>
              <w:t>isNullable: False</w:t>
            </w:r>
          </w:p>
        </w:tc>
      </w:tr>
      <w:tr w:rsidR="003D2C31" w14:paraId="6662766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6EB70"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6C30294" w14:textId="77777777" w:rsidR="003D2C31" w:rsidRDefault="003D2C31" w:rsidP="001D513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46A7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BA435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59F1E2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45485F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A3959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3ADB0C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96442C7" w14:textId="77777777" w:rsidR="003D2C31" w:rsidRPr="00B26339" w:rsidRDefault="003D2C31" w:rsidP="001D5138">
            <w:pPr>
              <w:pStyle w:val="TAL"/>
            </w:pPr>
            <w:r>
              <w:rPr>
                <w:rFonts w:cs="Arial"/>
                <w:snapToGrid w:val="0"/>
                <w:szCs w:val="18"/>
              </w:rPr>
              <w:t>isNullable: False</w:t>
            </w:r>
          </w:p>
        </w:tc>
      </w:tr>
      <w:tr w:rsidR="003D2C31" w14:paraId="5E6DAD3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52A67"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6189B37" w14:textId="77777777" w:rsidR="003D2C31" w:rsidRDefault="003D2C31" w:rsidP="001D513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90779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EBDB8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F583F1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778BF4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E4DE4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D356C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58D727B" w14:textId="77777777" w:rsidR="003D2C31" w:rsidRPr="00B26339" w:rsidRDefault="003D2C31" w:rsidP="001D5138">
            <w:pPr>
              <w:pStyle w:val="TAL"/>
            </w:pPr>
            <w:r>
              <w:rPr>
                <w:rFonts w:cs="Arial"/>
                <w:snapToGrid w:val="0"/>
                <w:szCs w:val="18"/>
              </w:rPr>
              <w:t>isNullable: False</w:t>
            </w:r>
          </w:p>
        </w:tc>
      </w:tr>
      <w:tr w:rsidR="003D2C31" w14:paraId="72D6669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A7989"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13547D9"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41229D2"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27DB3CE6" w14:textId="77777777" w:rsidR="003D2C31" w:rsidRDefault="003D2C31" w:rsidP="001D5138">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0BC14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A730C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AAE36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87B5F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5FFA5A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26906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225E531" w14:textId="77777777" w:rsidR="003D2C31" w:rsidRPr="00B26339" w:rsidRDefault="003D2C31" w:rsidP="001D5138">
            <w:pPr>
              <w:pStyle w:val="TAL"/>
            </w:pPr>
            <w:r>
              <w:rPr>
                <w:rFonts w:cs="Arial"/>
                <w:snapToGrid w:val="0"/>
                <w:szCs w:val="18"/>
              </w:rPr>
              <w:t>isNullable: False</w:t>
            </w:r>
          </w:p>
        </w:tc>
      </w:tr>
      <w:tr w:rsidR="003D2C31" w14:paraId="7EFAE0D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B5866"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7EAFFEB" w14:textId="67523A8A" w:rsidR="003D2C31" w:rsidRDefault="003D2C31" w:rsidP="001D513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bookmarkStart w:id="36" w:name="_GoBack"/>
            <w:ins w:id="37" w:author="Huawei" w:date="2023-05-06T17:07:00Z">
              <w:r>
                <w:rPr>
                  <w:rFonts w:hint="eastAsia"/>
                  <w:lang w:eastAsia="zh-CN"/>
                </w:rPr>
                <w:t>and</w:t>
              </w:r>
              <w:r>
                <w:rPr>
                  <w:lang w:eastAsia="zh-CN"/>
                </w:rPr>
                <w:t xml:space="preserve"> </w:t>
              </w:r>
              <w:r>
                <w:rPr>
                  <w:rFonts w:hint="eastAsia"/>
                  <w:lang w:eastAsia="zh-CN"/>
                </w:rPr>
                <w:t>reserva</w:t>
              </w:r>
              <w:r>
                <w:rPr>
                  <w:lang w:eastAsia="zh-CN"/>
                </w:rPr>
                <w:t xml:space="preserve">tion </w:t>
              </w:r>
            </w:ins>
            <w:bookmarkEnd w:id="36"/>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D68C36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ProcessMonitor</w:t>
            </w:r>
          </w:p>
          <w:p w14:paraId="771DD3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E35E1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40889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69BF0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76D8101"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D2C31" w14:paraId="705E36A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1BF39" w14:textId="77777777" w:rsidR="003D2C31" w:rsidRPr="005F33EE" w:rsidRDefault="003D2C31" w:rsidP="001D513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761E36B" w14:textId="7075C596" w:rsidR="003D2C31" w:rsidRDefault="003D2C31" w:rsidP="001D513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ins w:id="38" w:author="Huawei" w:date="2023-05-06T17:08:00Z">
              <w:r w:rsidR="00265983">
                <w:rPr>
                  <w:rFonts w:hint="eastAsia"/>
                  <w:lang w:eastAsia="zh-CN"/>
                </w:rPr>
                <w:t>and</w:t>
              </w:r>
              <w:r w:rsidR="00265983">
                <w:rPr>
                  <w:lang w:eastAsia="zh-CN"/>
                </w:rPr>
                <w:t xml:space="preserve"> </w:t>
              </w:r>
              <w:r w:rsidR="00265983">
                <w:rPr>
                  <w:rFonts w:hint="eastAsia"/>
                  <w:lang w:eastAsia="zh-CN"/>
                </w:rPr>
                <w:t>reserva</w:t>
              </w:r>
              <w:r w:rsidR="00265983">
                <w:rPr>
                  <w:lang w:eastAsia="zh-CN"/>
                </w:rPr>
                <w:t xml:space="preserve">tion </w:t>
              </w:r>
            </w:ins>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5E6780" w14:textId="77777777" w:rsidR="003D2C31" w:rsidRPr="00B826AA" w:rsidRDefault="003D2C31" w:rsidP="001D5138">
            <w:pPr>
              <w:pStyle w:val="TAL"/>
              <w:rPr>
                <w:lang w:eastAsia="zh-CN"/>
              </w:rPr>
            </w:pPr>
          </w:p>
          <w:p w14:paraId="0DB554FF" w14:textId="77777777" w:rsidR="003D2C31" w:rsidRDefault="003D2C31" w:rsidP="001D5138">
            <w:pPr>
              <w:pStyle w:val="TAL"/>
              <w:rPr>
                <w:lang w:eastAsia="zh-CN"/>
              </w:rPr>
            </w:pPr>
            <w:r>
              <w:rPr>
                <w:lang w:eastAsia="zh-CN"/>
              </w:rPr>
              <w:t xml:space="preserve">Allowed Value: </w:t>
            </w:r>
          </w:p>
          <w:p w14:paraId="008A76A9" w14:textId="77777777" w:rsidR="003D2C31" w:rsidRDefault="003D2C31" w:rsidP="001D513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AF6D176" w14:textId="77777777" w:rsidR="003D2C31" w:rsidRDefault="003D2C31" w:rsidP="001D513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9CE922E"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CACC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431D93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0..1</w:t>
            </w:r>
          </w:p>
          <w:p w14:paraId="60B646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BB9D9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3E1E1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B93CE4C"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D2C31" w14:paraId="7DAE3BA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3F7BD"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3B2401BA" w14:textId="77777777" w:rsidR="003D2C31" w:rsidRDefault="003D2C31" w:rsidP="001D513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F62FDE8" w14:textId="77777777" w:rsidR="003D2C31" w:rsidRDefault="003D2C31" w:rsidP="001D5138">
            <w:pPr>
              <w:pStyle w:val="TAL"/>
              <w:rPr>
                <w:lang w:eastAsia="zh-CN"/>
              </w:rPr>
            </w:pPr>
          </w:p>
          <w:p w14:paraId="43B3961B" w14:textId="77777777" w:rsidR="003D2C31" w:rsidRDefault="003D2C31" w:rsidP="001D5138">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B926824"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B221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EB129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97AA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E61ED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DDBCC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430ACB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A5F1B7D"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D2C31" w14:paraId="04296CA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2C305"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6705262" w14:textId="77777777" w:rsidR="003D2C31" w:rsidRDefault="003D2C31" w:rsidP="001D5138">
            <w:pPr>
              <w:pStyle w:val="TAL"/>
            </w:pPr>
            <w:r>
              <w:rPr>
                <w:lang w:eastAsia="zh-CN"/>
              </w:rPr>
              <w:t>An attribute</w:t>
            </w:r>
            <w:r>
              <w:t xml:space="preserve"> represents MnS consumer's requirements for resource reservation.</w:t>
            </w:r>
          </w:p>
          <w:p w14:paraId="2E1562F4" w14:textId="77777777" w:rsidR="003D2C31" w:rsidRDefault="003D2C31" w:rsidP="001D5138">
            <w:pPr>
              <w:pStyle w:val="TAL"/>
              <w:rPr>
                <w:lang w:eastAsia="zh-CN"/>
              </w:rPr>
            </w:pPr>
          </w:p>
          <w:p w14:paraId="0581ECF5" w14:textId="77777777" w:rsidR="003D2C31" w:rsidRDefault="003D2C31" w:rsidP="001D5138">
            <w:pPr>
              <w:pStyle w:val="TAL"/>
              <w:rPr>
                <w:lang w:eastAsia="zh-CN"/>
              </w:rPr>
            </w:pPr>
          </w:p>
          <w:p w14:paraId="646C1CF6" w14:textId="77777777" w:rsidR="003D2C31" w:rsidRDefault="003D2C31" w:rsidP="001D5138">
            <w:pPr>
              <w:pStyle w:val="TAL"/>
              <w:rPr>
                <w:lang w:eastAsia="zh-CN"/>
              </w:rPr>
            </w:pPr>
          </w:p>
          <w:p w14:paraId="229FFEC8" w14:textId="77777777" w:rsidR="003D2C31" w:rsidRDefault="003D2C31" w:rsidP="001D5138">
            <w:pPr>
              <w:pStyle w:val="TAL"/>
              <w:rPr>
                <w:lang w:eastAsia="zh-CN"/>
              </w:rPr>
            </w:pPr>
            <w:r>
              <w:rPr>
                <w:lang w:eastAsia="zh-CN"/>
              </w:rPr>
              <w:t xml:space="preserve">Allowed Value: </w:t>
            </w:r>
          </w:p>
          <w:p w14:paraId="6EFE0A55" w14:textId="77777777" w:rsidR="003D2C31" w:rsidRDefault="003D2C31" w:rsidP="001D5138">
            <w:pPr>
              <w:pStyle w:val="TAL"/>
              <w:rPr>
                <w:lang w:eastAsia="zh-CN"/>
              </w:rPr>
            </w:pPr>
            <w:r>
              <w:rPr>
                <w:lang w:eastAsia="zh-CN"/>
              </w:rPr>
              <w:t xml:space="preserve">TRUE: MnS producer need to reserve corresponding resources </w:t>
            </w:r>
          </w:p>
          <w:p w14:paraId="22DF4A41" w14:textId="77777777" w:rsidR="003D2C31" w:rsidRDefault="003D2C31" w:rsidP="001D5138">
            <w:pPr>
              <w:spacing w:after="0"/>
              <w:rPr>
                <w:rFonts w:ascii="Arial" w:hAnsi="Arial" w:cs="Arial"/>
                <w:color w:val="000000"/>
                <w:sz w:val="18"/>
                <w:szCs w:val="18"/>
                <w:lang w:eastAsia="zh-CN"/>
              </w:rPr>
            </w:pPr>
            <w:del w:id="39" w:author="Huawei" w:date="2023-05-06T17:08:00Z">
              <w:r w:rsidRPr="00265983" w:rsidDel="00265983">
                <w:rPr>
                  <w:rFonts w:ascii="Arial" w:hAnsi="Arial"/>
                  <w:sz w:val="18"/>
                  <w:lang w:eastAsia="zh-CN"/>
                </w:rPr>
                <w:delText xml:space="preserve"> </w:delText>
              </w:r>
            </w:del>
            <w:r w:rsidRPr="00265983">
              <w:rPr>
                <w:rFonts w:ascii="Arial" w:hAnsi="Arial"/>
                <w:sz w:val="18"/>
                <w:lang w:eastAsia="zh-CN"/>
              </w:rPr>
              <w:t>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305E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Boolean</w:t>
            </w:r>
          </w:p>
          <w:p w14:paraId="399F97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A88D0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B4D1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CD496D4" w14:textId="4860434B"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2AAF9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2A907C2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A69C2"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FF81391" w14:textId="77777777" w:rsidR="003D2C31" w:rsidRDefault="003D2C31" w:rsidP="001D5138">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B135E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Timestamp</w:t>
            </w:r>
          </w:p>
          <w:p w14:paraId="71125B3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84140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A4B46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4CB0FE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D2EE1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3956B1D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79D0B"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D505D4D" w14:textId="77777777" w:rsidR="003D2C31" w:rsidRDefault="003D2C31" w:rsidP="001D5138">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F18368E"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F1A8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Timestamp</w:t>
            </w:r>
          </w:p>
          <w:p w14:paraId="17D711F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0D956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CC8D2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F3A95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57E4CD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660A0FE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167DC"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12A4C32" w14:textId="488E737A" w:rsidR="003D2C31" w:rsidRDefault="003D2C31" w:rsidP="001D5138">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ins w:id="40" w:author="Huawei" w:date="2023-05-06T17:13:00Z">
              <w:r w:rsidR="00265983">
                <w:rPr>
                  <w:lang w:eastAsia="zh-CN"/>
                </w:rPr>
                <w:t xml:space="preserve"> and reservation</w:t>
              </w:r>
            </w:ins>
            <w:r>
              <w:rPr>
                <w:lang w:eastAsia="zh-CN"/>
              </w:rPr>
              <w:t xml:space="preserve"> job. This attribute is configured by MnS producer and can be read by MnS consumer.</w:t>
            </w:r>
          </w:p>
          <w:p w14:paraId="0EB9FBE0" w14:textId="77777777" w:rsidR="003D2C31" w:rsidRDefault="003D2C31" w:rsidP="001D5138">
            <w:pPr>
              <w:pStyle w:val="TAL"/>
              <w:rPr>
                <w:lang w:eastAsia="zh-CN"/>
              </w:rPr>
            </w:pPr>
          </w:p>
          <w:p w14:paraId="10006E76" w14:textId="77777777" w:rsidR="003D2C31" w:rsidRDefault="003D2C31" w:rsidP="001D5138">
            <w:pPr>
              <w:pStyle w:val="TAL"/>
              <w:rPr>
                <w:lang w:eastAsia="zh-CN"/>
              </w:rPr>
            </w:pPr>
            <w:r>
              <w:rPr>
                <w:lang w:eastAsia="zh-CN"/>
              </w:rPr>
              <w:t xml:space="preserve">Allowed Value: </w:t>
            </w:r>
          </w:p>
          <w:p w14:paraId="7B9A4D2D" w14:textId="77777777" w:rsidR="003D2C31" w:rsidRDefault="003D2C31" w:rsidP="001D513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98FACE8" w14:textId="77777777" w:rsidR="003D2C31" w:rsidRPr="0078103C" w:rsidRDefault="003D2C31" w:rsidP="001D5138">
            <w:pPr>
              <w:pStyle w:val="TAL"/>
              <w:rPr>
                <w:lang w:eastAsia="zh-CN"/>
              </w:rPr>
            </w:pPr>
          </w:p>
          <w:p w14:paraId="47E94055" w14:textId="77777777" w:rsidR="003D2C31" w:rsidRDefault="003D2C31" w:rsidP="001D513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55E6FA" w14:textId="77777777" w:rsidR="003D2C31" w:rsidRDefault="003D2C31" w:rsidP="001D5138">
            <w:pPr>
              <w:pStyle w:val="TAL"/>
              <w:rPr>
                <w:lang w:eastAsia="zh-CN"/>
              </w:rPr>
            </w:pPr>
          </w:p>
          <w:p w14:paraId="2C8AE674" w14:textId="77777777" w:rsidR="003D2C31" w:rsidRDefault="003D2C31" w:rsidP="001D5138">
            <w:pPr>
              <w:pStyle w:val="TAL"/>
              <w:rPr>
                <w:lang w:eastAsia="zh-CN"/>
              </w:rPr>
            </w:pPr>
            <w:r>
              <w:rPr>
                <w:lang w:eastAsia="zh-CN"/>
              </w:rPr>
              <w:t>USED: which means the reserved resource for the specified network slicing related requirements is used.</w:t>
            </w:r>
          </w:p>
          <w:p w14:paraId="67B7BD9D"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2293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B2331F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04194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D961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48A06A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E2F42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4E0E376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04E02" w14:textId="77777777" w:rsidR="003D2C31" w:rsidRPr="005F33EE" w:rsidRDefault="003D2C31" w:rsidP="001D513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B8D74B3" w14:textId="0903BBAB" w:rsidR="003D2C31" w:rsidRPr="00CF30B1" w:rsidRDefault="003D2C31" w:rsidP="001D5138">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ins w:id="41" w:author="Huawei" w:date="2023-05-06T17:14:00Z">
              <w:r w:rsidR="001D5138">
                <w:rPr>
                  <w:lang w:eastAsia="zh-CN"/>
                </w:rPr>
                <w:t xml:space="preserve"> </w:t>
              </w:r>
            </w:ins>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CC2C5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072FF93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6780D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69D025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06F52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9AC323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0A31202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F32D9" w14:textId="77777777" w:rsidR="003D2C31" w:rsidRPr="005F33EE" w:rsidRDefault="003D2C31" w:rsidP="001D5138">
            <w:pPr>
              <w:pStyle w:val="TAL"/>
              <w:rPr>
                <w:rFonts w:ascii="Courier New" w:hAnsi="Courier New" w:cs="Courier New"/>
                <w:szCs w:val="18"/>
                <w:lang w:eastAsia="zh-CN"/>
              </w:rPr>
            </w:pPr>
            <w:r w:rsidRPr="00123C7C">
              <w:rPr>
                <w:rFonts w:ascii="Courier New" w:hAnsi="Courier New" w:cs="Courier New"/>
                <w:lang w:eastAsia="zh-CN"/>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EFE618F" w14:textId="77777777" w:rsidR="003D2C31" w:rsidRDefault="003D2C31" w:rsidP="001D513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0FF183AB" w14:textId="77777777" w:rsidR="003D2C31" w:rsidRDefault="003D2C31" w:rsidP="001D5138">
            <w:pPr>
              <w:pStyle w:val="TAL"/>
              <w:rPr>
                <w:lang w:eastAsia="zh-CN"/>
              </w:rPr>
            </w:pPr>
          </w:p>
          <w:p w14:paraId="3F54ECFF" w14:textId="77777777" w:rsidR="003D2C31" w:rsidRPr="00CF30B1" w:rsidRDefault="003D2C31" w:rsidP="001D5138">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814BD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0EA7F0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BC25F1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C650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507DDA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9CF46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FC2407E"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D2C31" w14:paraId="4CA3F96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C48AC" w14:textId="77777777" w:rsidR="003D2C31" w:rsidRDefault="003D2C31" w:rsidP="001D5138">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16CBEA9" w14:textId="13965C18" w:rsidR="003D2C31" w:rsidRDefault="003D2C31" w:rsidP="001D5138">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3DB1A82"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type:  ServiceProfile</w:t>
            </w:r>
          </w:p>
          <w:p w14:paraId="4794C126"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multiplicity: 0..1</w:t>
            </w:r>
          </w:p>
          <w:p w14:paraId="30C29E88"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5488513"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3A25F03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defaultValue: None</w:t>
            </w:r>
          </w:p>
          <w:p w14:paraId="5C7C2373"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168CD98" w14:textId="77777777" w:rsidR="003D2C31" w:rsidRDefault="003D2C31" w:rsidP="001D513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3D2C31" w14:paraId="7F22A1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33B82" w14:textId="77777777" w:rsidR="003D2C31" w:rsidRDefault="003D2C31" w:rsidP="001D5138">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162EBD53" w14:textId="0A57C41D" w:rsidR="003D2C31" w:rsidRDefault="003D2C31" w:rsidP="001D5138">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A21DD7D"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type:  SliceProfile</w:t>
            </w:r>
          </w:p>
          <w:p w14:paraId="203AD11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multiplicity: 0..1</w:t>
            </w:r>
          </w:p>
          <w:p w14:paraId="0B7325B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B79805E"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5F3E6F29"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defaultValue: None</w:t>
            </w:r>
          </w:p>
          <w:p w14:paraId="793B700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844B6B8" w14:textId="77777777" w:rsidR="003D2C31" w:rsidRDefault="003D2C31" w:rsidP="001D513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3D2C31" w14:paraId="37494AC9" w14:textId="77777777" w:rsidTr="001D513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E990601" w14:textId="77777777" w:rsidR="003D2C31" w:rsidRDefault="003D2C31" w:rsidP="001D5138">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F8841FB" w14:textId="77777777" w:rsidR="003D2C31" w:rsidRDefault="003D2C31" w:rsidP="001D5138">
            <w:pPr>
              <w:pStyle w:val="NO"/>
            </w:pPr>
            <w:r>
              <w:t>NOTE 2: void</w:t>
            </w:r>
          </w:p>
          <w:p w14:paraId="2958307F" w14:textId="77777777" w:rsidR="003D2C31" w:rsidRDefault="003D2C31" w:rsidP="001D513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9D842DD" w14:textId="77777777" w:rsidR="00527AF6" w:rsidRDefault="00527A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3CC7" w14:textId="77777777" w:rsidR="00AF6D3E" w:rsidRDefault="00AF6D3E">
      <w:r>
        <w:separator/>
      </w:r>
    </w:p>
  </w:endnote>
  <w:endnote w:type="continuationSeparator" w:id="0">
    <w:p w14:paraId="3A620AD1" w14:textId="77777777" w:rsidR="00AF6D3E" w:rsidRDefault="00AF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427E2" w14:textId="77777777" w:rsidR="00AF6D3E" w:rsidRDefault="00AF6D3E">
      <w:r>
        <w:separator/>
      </w:r>
    </w:p>
  </w:footnote>
  <w:footnote w:type="continuationSeparator" w:id="0">
    <w:p w14:paraId="23AA2B5E" w14:textId="77777777" w:rsidR="00AF6D3E" w:rsidRDefault="00AF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5138" w:rsidRDefault="001D5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5138" w:rsidRDefault="001D51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5138" w:rsidRDefault="001D513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5138" w:rsidRDefault="001D51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80687"/>
    <w:rsid w:val="000A6394"/>
    <w:rsid w:val="000B5A82"/>
    <w:rsid w:val="000B7FED"/>
    <w:rsid w:val="000C038A"/>
    <w:rsid w:val="000C6598"/>
    <w:rsid w:val="000D44B3"/>
    <w:rsid w:val="000E014D"/>
    <w:rsid w:val="000E2A0B"/>
    <w:rsid w:val="00122BF7"/>
    <w:rsid w:val="00123C7C"/>
    <w:rsid w:val="00145D43"/>
    <w:rsid w:val="00160496"/>
    <w:rsid w:val="00192C46"/>
    <w:rsid w:val="001A08B3"/>
    <w:rsid w:val="001A7B60"/>
    <w:rsid w:val="001B52F0"/>
    <w:rsid w:val="001B7A65"/>
    <w:rsid w:val="001D5138"/>
    <w:rsid w:val="001E293E"/>
    <w:rsid w:val="001E41F3"/>
    <w:rsid w:val="001F5835"/>
    <w:rsid w:val="00231162"/>
    <w:rsid w:val="002509FE"/>
    <w:rsid w:val="0026004D"/>
    <w:rsid w:val="002640DD"/>
    <w:rsid w:val="00265983"/>
    <w:rsid w:val="00275D12"/>
    <w:rsid w:val="00284FEB"/>
    <w:rsid w:val="002860C4"/>
    <w:rsid w:val="002A02FF"/>
    <w:rsid w:val="002A3987"/>
    <w:rsid w:val="002B5741"/>
    <w:rsid w:val="002E1115"/>
    <w:rsid w:val="002E472E"/>
    <w:rsid w:val="002F2342"/>
    <w:rsid w:val="002F2DF6"/>
    <w:rsid w:val="002F5BEA"/>
    <w:rsid w:val="00305409"/>
    <w:rsid w:val="0034108E"/>
    <w:rsid w:val="003609EF"/>
    <w:rsid w:val="0036231A"/>
    <w:rsid w:val="003747CC"/>
    <w:rsid w:val="00374DD4"/>
    <w:rsid w:val="00391ED2"/>
    <w:rsid w:val="003A49CB"/>
    <w:rsid w:val="003D2C31"/>
    <w:rsid w:val="003E1A36"/>
    <w:rsid w:val="003E2776"/>
    <w:rsid w:val="003E5EE6"/>
    <w:rsid w:val="0040292F"/>
    <w:rsid w:val="00410371"/>
    <w:rsid w:val="004142F2"/>
    <w:rsid w:val="004242F1"/>
    <w:rsid w:val="00426030"/>
    <w:rsid w:val="0044788C"/>
    <w:rsid w:val="00487F5F"/>
    <w:rsid w:val="004A52C6"/>
    <w:rsid w:val="004B5A1A"/>
    <w:rsid w:val="004B75B7"/>
    <w:rsid w:val="004C54AC"/>
    <w:rsid w:val="004D1D31"/>
    <w:rsid w:val="005009D9"/>
    <w:rsid w:val="0051580D"/>
    <w:rsid w:val="0052119D"/>
    <w:rsid w:val="005230C0"/>
    <w:rsid w:val="00527AF6"/>
    <w:rsid w:val="00531E52"/>
    <w:rsid w:val="00547111"/>
    <w:rsid w:val="00552668"/>
    <w:rsid w:val="0055345B"/>
    <w:rsid w:val="005658F2"/>
    <w:rsid w:val="00592D74"/>
    <w:rsid w:val="005A034F"/>
    <w:rsid w:val="005A476C"/>
    <w:rsid w:val="005D6EAF"/>
    <w:rsid w:val="005E2C44"/>
    <w:rsid w:val="00621188"/>
    <w:rsid w:val="006257ED"/>
    <w:rsid w:val="006265AF"/>
    <w:rsid w:val="00637CCA"/>
    <w:rsid w:val="0065536E"/>
    <w:rsid w:val="00665C47"/>
    <w:rsid w:val="00673D65"/>
    <w:rsid w:val="006743AB"/>
    <w:rsid w:val="0068622F"/>
    <w:rsid w:val="00695808"/>
    <w:rsid w:val="006B46FB"/>
    <w:rsid w:val="006B62B7"/>
    <w:rsid w:val="006E21FB"/>
    <w:rsid w:val="00704D1C"/>
    <w:rsid w:val="007114B0"/>
    <w:rsid w:val="007422E4"/>
    <w:rsid w:val="0074520A"/>
    <w:rsid w:val="00785599"/>
    <w:rsid w:val="00790FDB"/>
    <w:rsid w:val="00792342"/>
    <w:rsid w:val="007977A8"/>
    <w:rsid w:val="007B512A"/>
    <w:rsid w:val="007C2097"/>
    <w:rsid w:val="007C6288"/>
    <w:rsid w:val="007D6A07"/>
    <w:rsid w:val="007E51D4"/>
    <w:rsid w:val="007F7259"/>
    <w:rsid w:val="008040A8"/>
    <w:rsid w:val="008279FA"/>
    <w:rsid w:val="0083496F"/>
    <w:rsid w:val="008626E7"/>
    <w:rsid w:val="00870EE7"/>
    <w:rsid w:val="00880A55"/>
    <w:rsid w:val="008863B9"/>
    <w:rsid w:val="008A45A6"/>
    <w:rsid w:val="008B7764"/>
    <w:rsid w:val="008C65F6"/>
    <w:rsid w:val="008C7857"/>
    <w:rsid w:val="008D39FE"/>
    <w:rsid w:val="008F3789"/>
    <w:rsid w:val="008F60D7"/>
    <w:rsid w:val="008F686C"/>
    <w:rsid w:val="009148DE"/>
    <w:rsid w:val="009278F9"/>
    <w:rsid w:val="009345D9"/>
    <w:rsid w:val="00941E30"/>
    <w:rsid w:val="00955056"/>
    <w:rsid w:val="009777D9"/>
    <w:rsid w:val="009870C1"/>
    <w:rsid w:val="00991B88"/>
    <w:rsid w:val="009A5753"/>
    <w:rsid w:val="009A579D"/>
    <w:rsid w:val="009C2514"/>
    <w:rsid w:val="009D718E"/>
    <w:rsid w:val="009E3297"/>
    <w:rsid w:val="009F734F"/>
    <w:rsid w:val="00A049EA"/>
    <w:rsid w:val="00A1069F"/>
    <w:rsid w:val="00A246B6"/>
    <w:rsid w:val="00A47E70"/>
    <w:rsid w:val="00A50CF0"/>
    <w:rsid w:val="00A7671C"/>
    <w:rsid w:val="00AA2CBC"/>
    <w:rsid w:val="00AC5820"/>
    <w:rsid w:val="00AD1CD8"/>
    <w:rsid w:val="00AE5DD8"/>
    <w:rsid w:val="00AF6D3E"/>
    <w:rsid w:val="00B01319"/>
    <w:rsid w:val="00B031A6"/>
    <w:rsid w:val="00B13F88"/>
    <w:rsid w:val="00B20E4C"/>
    <w:rsid w:val="00B258BB"/>
    <w:rsid w:val="00B27DC9"/>
    <w:rsid w:val="00B37CEF"/>
    <w:rsid w:val="00B67B97"/>
    <w:rsid w:val="00B722D8"/>
    <w:rsid w:val="00B812C0"/>
    <w:rsid w:val="00B83475"/>
    <w:rsid w:val="00B966A7"/>
    <w:rsid w:val="00B968C8"/>
    <w:rsid w:val="00BA1151"/>
    <w:rsid w:val="00BA3EC5"/>
    <w:rsid w:val="00BA51D9"/>
    <w:rsid w:val="00BB5DFC"/>
    <w:rsid w:val="00BB75A3"/>
    <w:rsid w:val="00BD279D"/>
    <w:rsid w:val="00BD6BB8"/>
    <w:rsid w:val="00BF27A2"/>
    <w:rsid w:val="00C11054"/>
    <w:rsid w:val="00C12D8A"/>
    <w:rsid w:val="00C12F08"/>
    <w:rsid w:val="00C132C7"/>
    <w:rsid w:val="00C23BF1"/>
    <w:rsid w:val="00C33D37"/>
    <w:rsid w:val="00C52A9A"/>
    <w:rsid w:val="00C66BA2"/>
    <w:rsid w:val="00C943FF"/>
    <w:rsid w:val="00C95985"/>
    <w:rsid w:val="00CC5026"/>
    <w:rsid w:val="00CC68D0"/>
    <w:rsid w:val="00CE63D0"/>
    <w:rsid w:val="00CF0F2C"/>
    <w:rsid w:val="00CF5C18"/>
    <w:rsid w:val="00D03F9A"/>
    <w:rsid w:val="00D06D51"/>
    <w:rsid w:val="00D24991"/>
    <w:rsid w:val="00D2617A"/>
    <w:rsid w:val="00D346FF"/>
    <w:rsid w:val="00D50255"/>
    <w:rsid w:val="00D66520"/>
    <w:rsid w:val="00D80A96"/>
    <w:rsid w:val="00D830DE"/>
    <w:rsid w:val="00DE34CF"/>
    <w:rsid w:val="00DE43D0"/>
    <w:rsid w:val="00E054E2"/>
    <w:rsid w:val="00E062F0"/>
    <w:rsid w:val="00E131D1"/>
    <w:rsid w:val="00E13F3D"/>
    <w:rsid w:val="00E34898"/>
    <w:rsid w:val="00E60D20"/>
    <w:rsid w:val="00E95314"/>
    <w:rsid w:val="00EB09B7"/>
    <w:rsid w:val="00EC53BD"/>
    <w:rsid w:val="00EE7D7C"/>
    <w:rsid w:val="00F01566"/>
    <w:rsid w:val="00F047A2"/>
    <w:rsid w:val="00F25D98"/>
    <w:rsid w:val="00F300FB"/>
    <w:rsid w:val="00F43124"/>
    <w:rsid w:val="00F4583B"/>
    <w:rsid w:val="00F51631"/>
    <w:rsid w:val="00F53069"/>
    <w:rsid w:val="00F64D31"/>
    <w:rsid w:val="00F702B4"/>
    <w:rsid w:val="00F8346A"/>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7"/>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9"/>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0"/>
      </w:numPr>
      <w:tabs>
        <w:tab w:val="num" w:pos="360"/>
      </w:tabs>
      <w:overflowPunct/>
      <w:autoSpaceDE/>
      <w:adjustRightInd/>
      <w:ind w:left="620" w:hanging="420"/>
    </w:pPr>
  </w:style>
  <w:style w:type="paragraph" w:customStyle="1" w:styleId="nornal">
    <w:name w:val="nornal"/>
    <w:basedOn w:val="cpde"/>
    <w:rsid w:val="0052119D"/>
    <w:pPr>
      <w:numPr>
        <w:numId w:val="11"/>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B2Char">
    <w:name w:val="B2 Char"/>
    <w:link w:val="B2"/>
    <w:qFormat/>
    <w:locked/>
    <w:rsid w:val="003D2C31"/>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F450-2006-422D-90CE-2464F3571BBB}">
  <ds:schemaRefs/>
</ds:datastoreItem>
</file>

<file path=customXml/itemProps2.xml><?xml version="1.0" encoding="utf-8"?>
<ds:datastoreItem xmlns:ds="http://schemas.openxmlformats.org/officeDocument/2006/customXml" ds:itemID="{23E55AE8-E1D7-4BB4-82F9-4708EEFA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7674</Words>
  <Characters>43742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2023-05-12T12:15:00Z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(3)LLz5wGN0hYfxfFj5MbewQC1YEmAF8edhMPlmcixrD8fWcVKjgoK03/xQNFLohFpCYtVi/ZYN
0/IskVA7IFn+LVzMGPAdMe1EDCTcmdaHw2rUyzGcCuh6/xuyRpsWJxe4n0k8EJgTq2usY65K
ez04xSIrlz951SNb5kcj+UjIQodUcFwomhAmaKZyjCW0PMG4f36BHz/zHT2mbzp+2rm6gfQY
DuIXWl1oUPW2p83+xk</vt:lpwstr>
  </property>
  <property fmtid="{D5CDD505-2E9C-101B-9397-08002B2CF9AE}" pid="22" name="_2015_ms_pID_7253431">
    <vt:lpwstr>wACkx3sMsSjpHkVJiXewbksjh7qHsYnqzGdNs1qMaCmVl4lAfrVkaM
WWtSkgf6Krs3TmsXtFBqoM+nVsKT2CCI7pw/9D5qIAZTS+iY/BwWmp1aHaGOv+55Qglo/GLy
l5SAl8AKJ9TA/YL5r77wiKCfGJuiCquk8sg7QPZzfdXM9/+MiDEd55uyLx0MmbIEgDFU3m5L
L8AMZNIZfbtupp+px2cJPHTs8EyP/BQfl753</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1683893662</vt:lpwstr>
  </property>
</Properties>
</file>